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600" w:rsidRDefault="00AB3600" w:rsidP="002424F8">
      <w:pPr>
        <w:jc w:val="center"/>
        <w:rPr>
          <w:rFonts w:ascii="Arial" w:hAnsi="Arial"/>
        </w:rPr>
      </w:pPr>
      <w:r>
        <w:t xml:space="preserve">                            </w:t>
      </w:r>
    </w:p>
    <w:p w:rsidR="00AB3600" w:rsidRDefault="00AB3600" w:rsidP="00C95687">
      <w:pPr>
        <w:jc w:val="right"/>
        <w:rPr>
          <w:sz w:val="24"/>
          <w:szCs w:val="24"/>
        </w:rPr>
      </w:pPr>
    </w:p>
    <w:p w:rsidR="00AB3600" w:rsidRPr="00C95687" w:rsidRDefault="00AB3600" w:rsidP="00C95687">
      <w:pPr>
        <w:jc w:val="right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8.7pt;margin-top:-20.5pt;width:42.8pt;height:47.3pt;z-index:251658240">
            <v:imagedata r:id="rId7" o:title=""/>
          </v:shape>
        </w:pict>
      </w:r>
      <w:r>
        <w:rPr>
          <w:sz w:val="24"/>
          <w:szCs w:val="24"/>
        </w:rPr>
        <w:t xml:space="preserve"> </w:t>
      </w:r>
    </w:p>
    <w:p w:rsidR="00AB3600" w:rsidRDefault="00AB3600" w:rsidP="00614233">
      <w:pPr>
        <w:jc w:val="center"/>
        <w:rPr>
          <w:sz w:val="24"/>
          <w:szCs w:val="24"/>
        </w:rPr>
      </w:pPr>
    </w:p>
    <w:p w:rsidR="00AB3600" w:rsidRPr="0081507D" w:rsidRDefault="00AB3600" w:rsidP="00614233">
      <w:pPr>
        <w:jc w:val="center"/>
        <w:rPr>
          <w:sz w:val="24"/>
          <w:szCs w:val="24"/>
        </w:rPr>
      </w:pPr>
    </w:p>
    <w:p w:rsidR="00AB3600" w:rsidRPr="00EC01C0" w:rsidRDefault="00AB3600" w:rsidP="002424F8">
      <w:pPr>
        <w:jc w:val="center"/>
        <w:rPr>
          <w:rFonts w:ascii="Arial" w:hAnsi="Arial"/>
          <w:b/>
          <w:sz w:val="24"/>
          <w:szCs w:val="24"/>
        </w:rPr>
      </w:pPr>
      <w:r>
        <w:rPr>
          <w:b/>
          <w:sz w:val="40"/>
        </w:rPr>
        <w:t>А Д М И Н И С Т Р А Ц И Я</w:t>
      </w:r>
      <w:r w:rsidRPr="00C40A44">
        <w:rPr>
          <w:b/>
          <w:sz w:val="40"/>
        </w:rPr>
        <w:t xml:space="preserve">  Г О Р О Д А  Р Ж Е В А</w:t>
      </w:r>
    </w:p>
    <w:p w:rsidR="00AB3600" w:rsidRDefault="00AB3600" w:rsidP="002424F8">
      <w:pPr>
        <w:jc w:val="center"/>
        <w:rPr>
          <w:rFonts w:ascii="Arial" w:hAnsi="Arial"/>
          <w:sz w:val="24"/>
        </w:rPr>
      </w:pPr>
      <w:r w:rsidRPr="00C40A44">
        <w:rPr>
          <w:b/>
          <w:sz w:val="36"/>
          <w:szCs w:val="36"/>
        </w:rPr>
        <w:t>ТВЕРСКОЙ ОБЛАСТИ</w:t>
      </w:r>
    </w:p>
    <w:p w:rsidR="00AB3600" w:rsidRDefault="00AB3600" w:rsidP="002424F8">
      <w:pPr>
        <w:jc w:val="center"/>
        <w:rPr>
          <w:rFonts w:ascii="Arial" w:hAnsi="Arial"/>
          <w:sz w:val="24"/>
        </w:rPr>
      </w:pPr>
    </w:p>
    <w:p w:rsidR="00AB3600" w:rsidRDefault="00AB3600" w:rsidP="00432329">
      <w:pPr>
        <w:jc w:val="center"/>
        <w:rPr>
          <w:b/>
          <w:sz w:val="32"/>
          <w:szCs w:val="32"/>
        </w:rPr>
      </w:pPr>
      <w:r w:rsidRPr="00C40A44">
        <w:rPr>
          <w:b/>
          <w:sz w:val="32"/>
          <w:szCs w:val="32"/>
        </w:rPr>
        <w:t>П О С Т А Н О В Л Е Н И Е</w:t>
      </w:r>
    </w:p>
    <w:p w:rsidR="00AB3600" w:rsidRPr="00432329" w:rsidRDefault="00AB3600" w:rsidP="00432329">
      <w:pPr>
        <w:jc w:val="center"/>
        <w:rPr>
          <w:b/>
          <w:sz w:val="32"/>
          <w:szCs w:val="32"/>
        </w:rPr>
      </w:pPr>
    </w:p>
    <w:p w:rsidR="00AB3600" w:rsidRPr="00BC57A1" w:rsidRDefault="00AB3600" w:rsidP="002920E2">
      <w:pPr>
        <w:shd w:val="clear" w:color="auto" w:fill="FFFFFF"/>
        <w:spacing w:before="288"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18.10.2016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</w:t>
      </w:r>
      <w:r w:rsidRPr="00BC57A1">
        <w:rPr>
          <w:sz w:val="28"/>
          <w:szCs w:val="28"/>
        </w:rPr>
        <w:t>№</w:t>
      </w:r>
      <w:r>
        <w:rPr>
          <w:sz w:val="28"/>
          <w:szCs w:val="28"/>
        </w:rPr>
        <w:t xml:space="preserve"> 989</w:t>
      </w:r>
    </w:p>
    <w:p w:rsidR="00AB3600" w:rsidRPr="00BC57A1" w:rsidRDefault="00AB3600" w:rsidP="002424F8">
      <w:pPr>
        <w:shd w:val="clear" w:color="auto" w:fill="FFFFFF"/>
        <w:spacing w:line="274" w:lineRule="exact"/>
        <w:ind w:right="5105"/>
        <w:rPr>
          <w:b/>
          <w:sz w:val="28"/>
          <w:szCs w:val="28"/>
        </w:rPr>
      </w:pPr>
    </w:p>
    <w:p w:rsidR="00AB3600" w:rsidRDefault="00AB3600" w:rsidP="002424F8">
      <w:pPr>
        <w:shd w:val="clear" w:color="auto" w:fill="FFFFFF"/>
        <w:spacing w:line="274" w:lineRule="exact"/>
        <w:ind w:right="5105"/>
        <w:rPr>
          <w:b/>
          <w:sz w:val="24"/>
          <w:szCs w:val="24"/>
        </w:rPr>
      </w:pPr>
    </w:p>
    <w:p w:rsidR="00AB3600" w:rsidRDefault="00AB3600" w:rsidP="00614233">
      <w:pPr>
        <w:shd w:val="clear" w:color="auto" w:fill="FFFFFF"/>
        <w:jc w:val="both"/>
        <w:rPr>
          <w:b/>
          <w:sz w:val="24"/>
          <w:szCs w:val="24"/>
        </w:rPr>
      </w:pPr>
    </w:p>
    <w:p w:rsidR="00AB3600" w:rsidRPr="00675B38" w:rsidRDefault="00AB3600" w:rsidP="00780430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>О внесении изменений в постановление</w:t>
      </w:r>
    </w:p>
    <w:p w:rsidR="00AB3600" w:rsidRDefault="00AB3600" w:rsidP="00780430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 xml:space="preserve">Администрации города Ржева Тверской </w:t>
      </w:r>
    </w:p>
    <w:p w:rsidR="00AB3600" w:rsidRPr="00780430" w:rsidRDefault="00AB3600" w:rsidP="00780430">
      <w:pPr>
        <w:shd w:val="clear" w:color="auto" w:fill="FFFFFF"/>
        <w:jc w:val="both"/>
        <w:rPr>
          <w:b/>
          <w:sz w:val="24"/>
          <w:szCs w:val="24"/>
        </w:rPr>
      </w:pPr>
      <w:r w:rsidRPr="00675B38">
        <w:rPr>
          <w:b/>
          <w:sz w:val="24"/>
          <w:szCs w:val="24"/>
        </w:rPr>
        <w:t>области</w:t>
      </w:r>
      <w:r>
        <w:rPr>
          <w:b/>
          <w:sz w:val="24"/>
          <w:szCs w:val="24"/>
        </w:rPr>
        <w:t xml:space="preserve"> </w:t>
      </w:r>
      <w:r w:rsidRPr="00675B38">
        <w:rPr>
          <w:b/>
          <w:sz w:val="24"/>
          <w:szCs w:val="24"/>
        </w:rPr>
        <w:t>от 31.12.2015 № 1438</w:t>
      </w:r>
    </w:p>
    <w:p w:rsidR="00AB3600" w:rsidRPr="00614233" w:rsidRDefault="00AB3600" w:rsidP="00614233">
      <w:pPr>
        <w:shd w:val="clear" w:color="auto" w:fill="FFFFFF"/>
        <w:jc w:val="both"/>
        <w:rPr>
          <w:b/>
          <w:sz w:val="24"/>
          <w:szCs w:val="24"/>
        </w:rPr>
      </w:pPr>
    </w:p>
    <w:p w:rsidR="00AB3600" w:rsidRDefault="00AB3600" w:rsidP="00BF5596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AB3600" w:rsidRPr="00064840" w:rsidRDefault="00AB3600" w:rsidP="00C6156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Pr="00CE192E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со статьей 179 </w:t>
      </w:r>
      <w:r w:rsidRPr="0028774C">
        <w:rPr>
          <w:sz w:val="24"/>
          <w:szCs w:val="24"/>
        </w:rPr>
        <w:t>Бюджетного кодекса Российской Федерации, Решением Ржевской городской Думы от 29.09.2016 № 114 «О внесении изменений в решение Ржевской городской Думы от  25.12.2015 № 79 «О бюджете муниципального образования Тверской области города Ржев на 2016 год»,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</w:t>
      </w:r>
      <w:r>
        <w:rPr>
          <w:sz w:val="24"/>
          <w:szCs w:val="24"/>
        </w:rPr>
        <w:t xml:space="preserve">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(с изменениями),  руководствуясь статьями 42.2 и 46 Устава города  Ржева Тверской  области, Администрация города Ржева Тверской области</w:t>
      </w:r>
    </w:p>
    <w:p w:rsidR="00AB3600" w:rsidRDefault="00AB3600" w:rsidP="00F24988">
      <w:pPr>
        <w:shd w:val="clear" w:color="auto" w:fill="FFFFFF"/>
        <w:spacing w:line="360" w:lineRule="auto"/>
        <w:jc w:val="center"/>
        <w:rPr>
          <w:sz w:val="24"/>
          <w:szCs w:val="24"/>
        </w:rPr>
      </w:pPr>
    </w:p>
    <w:p w:rsidR="00AB3600" w:rsidRDefault="00AB3600" w:rsidP="00F24988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Е Т</w:t>
      </w:r>
      <w:r w:rsidRPr="00902672">
        <w:rPr>
          <w:sz w:val="24"/>
          <w:szCs w:val="24"/>
        </w:rPr>
        <w:t xml:space="preserve"> :</w:t>
      </w:r>
      <w:r w:rsidRPr="00902672">
        <w:rPr>
          <w:sz w:val="24"/>
          <w:szCs w:val="24"/>
        </w:rPr>
        <w:tab/>
      </w:r>
    </w:p>
    <w:p w:rsidR="00AB3600" w:rsidRPr="00A2444D" w:rsidRDefault="00AB3600" w:rsidP="00CD5B77">
      <w:pPr>
        <w:spacing w:line="360" w:lineRule="auto"/>
        <w:jc w:val="both"/>
      </w:pPr>
      <w:r>
        <w:rPr>
          <w:sz w:val="24"/>
          <w:szCs w:val="24"/>
        </w:rPr>
        <w:tab/>
        <w:t xml:space="preserve"> </w:t>
      </w:r>
    </w:p>
    <w:p w:rsidR="00AB3600" w:rsidRDefault="00AB3600" w:rsidP="00DA213D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842BEF">
        <w:rPr>
          <w:b w:val="0"/>
          <w:sz w:val="24"/>
        </w:rPr>
        <w:t xml:space="preserve">1. </w:t>
      </w:r>
      <w:r>
        <w:rPr>
          <w:b w:val="0"/>
          <w:sz w:val="24"/>
        </w:rPr>
        <w:t>Внести в постановление Администрации города Ржева Тверской области от 31.12.2015 № 1438 «Об утверждении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годы» следующие изменения:</w:t>
      </w:r>
    </w:p>
    <w:p w:rsidR="00AB3600" w:rsidRDefault="00AB3600" w:rsidP="00DA213D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 w:rsidRPr="005C3C3B">
        <w:rPr>
          <w:b w:val="0"/>
          <w:sz w:val="24"/>
        </w:rPr>
        <w:t xml:space="preserve">1.1. Графу 8 Паспорта Муниципальной программы города Ржева Тверской области «Обеспечение правопорядка и безопасности населения города Ржева Тверской области» на 2016-2021 годы изложить в следующей редакции: </w:t>
      </w:r>
    </w:p>
    <w:p w:rsidR="00AB3600" w:rsidRDefault="00AB3600" w:rsidP="00DA213D">
      <w:pPr>
        <w:pStyle w:val="Title"/>
        <w:spacing w:line="360" w:lineRule="auto"/>
        <w:ind w:firstLine="708"/>
        <w:jc w:val="both"/>
        <w:rPr>
          <w:b w:val="0"/>
          <w:sz w:val="24"/>
        </w:rPr>
      </w:pPr>
    </w:p>
    <w:p w:rsidR="00AB3600" w:rsidRDefault="00AB3600" w:rsidP="00DA213D">
      <w:pPr>
        <w:pStyle w:val="Title"/>
        <w:spacing w:line="360" w:lineRule="auto"/>
        <w:ind w:firstLine="708"/>
        <w:jc w:val="both"/>
        <w:rPr>
          <w:b w:val="0"/>
          <w:sz w:val="24"/>
        </w:rPr>
      </w:pPr>
    </w:p>
    <w:p w:rsidR="00AB3600" w:rsidRPr="005C3C3B" w:rsidRDefault="00AB3600" w:rsidP="00FD65A2">
      <w:pPr>
        <w:pStyle w:val="Title"/>
        <w:spacing w:line="360" w:lineRule="auto"/>
        <w:jc w:val="both"/>
        <w:rPr>
          <w:b w:val="0"/>
          <w:sz w:val="24"/>
        </w:rPr>
      </w:pPr>
      <w:r>
        <w:rPr>
          <w:b w:val="0"/>
          <w:sz w:val="24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5403"/>
      </w:tblGrid>
      <w:tr w:rsidR="00AB3600" w:rsidRPr="00400990" w:rsidTr="007F1A3F">
        <w:tc>
          <w:tcPr>
            <w:tcW w:w="4785" w:type="dxa"/>
          </w:tcPr>
          <w:p w:rsidR="00AB3600" w:rsidRPr="00780430" w:rsidRDefault="00AB3600" w:rsidP="00343E70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Плановые о</w:t>
            </w:r>
            <w:r w:rsidRPr="00400990">
              <w:rPr>
                <w:sz w:val="24"/>
                <w:szCs w:val="24"/>
              </w:rPr>
              <w:t>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5403" w:type="dxa"/>
          </w:tcPr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337C91">
              <w:rPr>
                <w:sz w:val="24"/>
                <w:szCs w:val="24"/>
              </w:rPr>
              <w:t xml:space="preserve">Общий объем </w:t>
            </w:r>
            <w:r w:rsidRPr="00A53206">
              <w:rPr>
                <w:sz w:val="24"/>
                <w:szCs w:val="24"/>
              </w:rPr>
              <w:t xml:space="preserve">финансирования программы составляет </w:t>
            </w:r>
            <w:r w:rsidRPr="00A53206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A53206">
              <w:rPr>
                <w:sz w:val="24"/>
                <w:szCs w:val="24"/>
              </w:rPr>
              <w:t xml:space="preserve">за счет средств местного бюджета города Ржева Тверской области, составляет </w:t>
            </w:r>
            <w:r>
              <w:rPr>
                <w:sz w:val="24"/>
                <w:szCs w:val="24"/>
              </w:rPr>
              <w:t>47460,1</w:t>
            </w:r>
            <w:r w:rsidRPr="00A53206">
              <w:rPr>
                <w:sz w:val="24"/>
                <w:szCs w:val="24"/>
              </w:rPr>
              <w:t xml:space="preserve"> тыс. рублей из которых:</w:t>
            </w:r>
          </w:p>
          <w:p w:rsidR="00AB3600" w:rsidRPr="005C3C3B" w:rsidRDefault="00AB3600" w:rsidP="007F1A3F">
            <w:pPr>
              <w:ind w:firstLine="435"/>
              <w:jc w:val="both"/>
              <w:rPr>
                <w:sz w:val="24"/>
                <w:szCs w:val="24"/>
              </w:rPr>
            </w:pPr>
            <w:r w:rsidRPr="005C3C3B">
              <w:rPr>
                <w:sz w:val="24"/>
                <w:szCs w:val="24"/>
              </w:rPr>
              <w:t xml:space="preserve">а) 2016 год – </w:t>
            </w:r>
            <w:r w:rsidRPr="005C3C3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8815,0</w:t>
            </w:r>
            <w:r w:rsidRPr="005C3C3B">
              <w:rPr>
                <w:b/>
                <w:sz w:val="24"/>
                <w:szCs w:val="24"/>
              </w:rPr>
              <w:t xml:space="preserve"> тысяч рублей</w:t>
            </w:r>
            <w:r w:rsidRPr="005C3C3B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AB3600" w:rsidRPr="005C3C3B" w:rsidRDefault="00AB3600" w:rsidP="007F1A3F">
            <w:pPr>
              <w:ind w:firstLine="435"/>
              <w:jc w:val="both"/>
              <w:rPr>
                <w:sz w:val="24"/>
                <w:szCs w:val="24"/>
              </w:rPr>
            </w:pPr>
            <w:r w:rsidRPr="005C3C3B">
              <w:rPr>
                <w:sz w:val="24"/>
                <w:szCs w:val="24"/>
              </w:rPr>
              <w:t>подпрограмма 1 – 50,0 тысяч рублей;</w:t>
            </w:r>
          </w:p>
          <w:p w:rsidR="00AB3600" w:rsidRPr="005C3C3B" w:rsidRDefault="00AB3600" w:rsidP="007F1A3F">
            <w:pPr>
              <w:ind w:firstLine="435"/>
              <w:jc w:val="both"/>
              <w:rPr>
                <w:sz w:val="24"/>
                <w:szCs w:val="24"/>
              </w:rPr>
            </w:pPr>
            <w:r w:rsidRPr="005C3C3B">
              <w:rPr>
                <w:sz w:val="24"/>
                <w:szCs w:val="24"/>
              </w:rPr>
              <w:t>подпрограмма 2 – 150,0 тысяч рублей;</w:t>
            </w:r>
          </w:p>
          <w:p w:rsidR="00AB3600" w:rsidRPr="005C3C3B" w:rsidRDefault="00AB3600" w:rsidP="007F1A3F">
            <w:pPr>
              <w:ind w:firstLine="435"/>
              <w:jc w:val="both"/>
              <w:rPr>
                <w:sz w:val="24"/>
                <w:szCs w:val="24"/>
              </w:rPr>
            </w:pPr>
            <w:r w:rsidRPr="005C3C3B">
              <w:rPr>
                <w:sz w:val="24"/>
                <w:szCs w:val="24"/>
              </w:rPr>
              <w:t>подпрограмма 3 – 50,0 тысяч рублей;</w:t>
            </w:r>
          </w:p>
          <w:p w:rsidR="00AB3600" w:rsidRPr="005C3C3B" w:rsidRDefault="00AB3600" w:rsidP="007F1A3F">
            <w:pPr>
              <w:ind w:firstLine="435"/>
              <w:jc w:val="both"/>
              <w:rPr>
                <w:sz w:val="24"/>
                <w:szCs w:val="24"/>
              </w:rPr>
            </w:pPr>
            <w:r w:rsidRPr="005C3C3B">
              <w:rPr>
                <w:sz w:val="24"/>
                <w:szCs w:val="24"/>
              </w:rPr>
              <w:t xml:space="preserve">подпрограмма 4 – </w:t>
            </w:r>
            <w:r>
              <w:rPr>
                <w:sz w:val="24"/>
                <w:szCs w:val="24"/>
              </w:rPr>
              <w:t>1139,8</w:t>
            </w:r>
            <w:r w:rsidRPr="005C3C3B">
              <w:rPr>
                <w:sz w:val="24"/>
                <w:szCs w:val="24"/>
              </w:rPr>
              <w:t xml:space="preserve"> тысяч рублей;</w:t>
            </w:r>
          </w:p>
          <w:p w:rsidR="00AB3600" w:rsidRDefault="00AB3600" w:rsidP="007F1A3F">
            <w:pPr>
              <w:ind w:firstLine="435"/>
              <w:jc w:val="both"/>
              <w:rPr>
                <w:sz w:val="24"/>
                <w:szCs w:val="24"/>
              </w:rPr>
            </w:pPr>
            <w:r w:rsidRPr="005C3C3B">
              <w:rPr>
                <w:sz w:val="24"/>
                <w:szCs w:val="24"/>
              </w:rPr>
              <w:t>подпрограмма 5 – 7425,2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б) 2017 год – </w:t>
            </w:r>
            <w:r w:rsidRPr="00A53206">
              <w:rPr>
                <w:b/>
                <w:sz w:val="24"/>
                <w:szCs w:val="24"/>
              </w:rPr>
              <w:t>7965,5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2 – 150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5 – 7515,5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в) 2018 год – </w:t>
            </w:r>
            <w:r w:rsidRPr="005C3C3B">
              <w:rPr>
                <w:b/>
                <w:sz w:val="24"/>
                <w:szCs w:val="24"/>
              </w:rPr>
              <w:t>7669,9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2 – 150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5 – 7219,9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в) 2019 год – </w:t>
            </w:r>
            <w:r w:rsidRPr="005C3C3B">
              <w:rPr>
                <w:b/>
                <w:sz w:val="24"/>
                <w:szCs w:val="24"/>
              </w:rPr>
              <w:t>7669,9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2 – 150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5 – 7219,9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в) 2020 год – </w:t>
            </w:r>
            <w:r w:rsidRPr="005C3C3B">
              <w:rPr>
                <w:b/>
                <w:sz w:val="24"/>
                <w:szCs w:val="24"/>
              </w:rPr>
              <w:t>7669,9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2 – 150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5 – 7219,9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в) 2021 год – </w:t>
            </w:r>
            <w:r w:rsidRPr="005C3C3B">
              <w:rPr>
                <w:b/>
                <w:sz w:val="24"/>
                <w:szCs w:val="24"/>
              </w:rPr>
              <w:t>7669,9</w:t>
            </w:r>
            <w:r w:rsidRPr="00A53206">
              <w:rPr>
                <w:b/>
                <w:sz w:val="24"/>
                <w:szCs w:val="24"/>
              </w:rPr>
              <w:t xml:space="preserve"> тысяч рублей</w:t>
            </w:r>
            <w:r w:rsidRPr="00A53206">
              <w:rPr>
                <w:sz w:val="24"/>
                <w:szCs w:val="24"/>
              </w:rPr>
              <w:t xml:space="preserve"> за счет средств бюджета города Ржева Тверской области, из которых: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1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 xml:space="preserve">подпрограмма 2 – </w:t>
            </w:r>
            <w:r>
              <w:rPr>
                <w:sz w:val="24"/>
                <w:szCs w:val="24"/>
              </w:rPr>
              <w:t>1</w:t>
            </w:r>
            <w:r w:rsidRPr="00A53206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A53206">
              <w:rPr>
                <w:sz w:val="24"/>
                <w:szCs w:val="24"/>
              </w:rPr>
              <w:t>0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3 – 50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A53206" w:rsidRDefault="00AB3600" w:rsidP="005C3C3B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подпрограмма 4 – 200</w:t>
            </w:r>
            <w:r>
              <w:rPr>
                <w:sz w:val="24"/>
                <w:szCs w:val="24"/>
              </w:rPr>
              <w:t>,0</w:t>
            </w:r>
            <w:r w:rsidRPr="00A53206">
              <w:rPr>
                <w:sz w:val="24"/>
                <w:szCs w:val="24"/>
              </w:rPr>
              <w:t xml:space="preserve"> тысяч рублей;</w:t>
            </w:r>
          </w:p>
          <w:p w:rsidR="00AB3600" w:rsidRPr="00400990" w:rsidRDefault="00AB3600" w:rsidP="00343E70">
            <w:pPr>
              <w:ind w:firstLine="435"/>
              <w:jc w:val="both"/>
              <w:rPr>
                <w:sz w:val="24"/>
                <w:szCs w:val="24"/>
              </w:rPr>
            </w:pPr>
            <w:r w:rsidRPr="00A53206">
              <w:rPr>
                <w:sz w:val="24"/>
                <w:szCs w:val="24"/>
              </w:rPr>
              <w:t>подпр</w:t>
            </w:r>
            <w:r>
              <w:rPr>
                <w:sz w:val="24"/>
                <w:szCs w:val="24"/>
              </w:rPr>
              <w:t>ограмма 5 – 7219,9 тысяч рублей.</w:t>
            </w:r>
          </w:p>
        </w:tc>
      </w:tr>
    </w:tbl>
    <w:p w:rsidR="00AB3600" w:rsidRDefault="00AB3600" w:rsidP="00FD65A2">
      <w:pPr>
        <w:pStyle w:val="ConsPlusNormal"/>
        <w:spacing w:line="360" w:lineRule="auto"/>
        <w:jc w:val="right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p w:rsidR="00AB3600" w:rsidRPr="00755D8D" w:rsidRDefault="00AB3600" w:rsidP="00FD65A2">
      <w:pPr>
        <w:pStyle w:val="ConsPlusNormal"/>
        <w:spacing w:line="360" w:lineRule="auto"/>
        <w:jc w:val="right"/>
        <w:outlineLvl w:val="4"/>
        <w:rPr>
          <w:rFonts w:ascii="Times New Roman" w:hAnsi="Times New Roman" w:cs="Times New Roman"/>
          <w:sz w:val="24"/>
          <w:szCs w:val="24"/>
        </w:rPr>
      </w:pPr>
    </w:p>
    <w:p w:rsidR="00AB3600" w:rsidRDefault="00AB3600" w:rsidP="00343E70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1.2. Решение задачи 2 Главы 2 Подраздела </w:t>
      </w:r>
      <w:r>
        <w:rPr>
          <w:sz w:val="24"/>
          <w:szCs w:val="24"/>
          <w:lang w:val="en-US"/>
        </w:rPr>
        <w:t>II</w:t>
      </w:r>
      <w:r w:rsidRPr="00E15D81">
        <w:rPr>
          <w:sz w:val="24"/>
        </w:rPr>
        <w:t xml:space="preserve"> </w:t>
      </w:r>
      <w:r>
        <w:rPr>
          <w:sz w:val="24"/>
        </w:rPr>
        <w:t xml:space="preserve">Раздела </w:t>
      </w:r>
      <w:r>
        <w:rPr>
          <w:sz w:val="24"/>
          <w:lang w:val="en-US"/>
        </w:rPr>
        <w:t>III</w:t>
      </w:r>
      <w:r>
        <w:rPr>
          <w:sz w:val="24"/>
        </w:rPr>
        <w:t xml:space="preserve"> </w:t>
      </w:r>
      <w:r w:rsidRPr="00B807CF">
        <w:rPr>
          <w:sz w:val="24"/>
        </w:rPr>
        <w:t>Муниципальной программы города Ржева Тверской области «Обеспечение правопорядка и безопасности населения города Ржева Твер</w:t>
      </w:r>
      <w:r>
        <w:rPr>
          <w:sz w:val="24"/>
        </w:rPr>
        <w:t>ской области» на 2016-2021 годы</w:t>
      </w:r>
      <w:r w:rsidRPr="00B807CF">
        <w:rPr>
          <w:sz w:val="24"/>
        </w:rPr>
        <w:t xml:space="preserve"> изложить в новой редакции:</w:t>
      </w:r>
    </w:p>
    <w:p w:rsidR="00AB3600" w:rsidRDefault="00AB3600" w:rsidP="00343E70">
      <w:pPr>
        <w:ind w:firstLine="720"/>
        <w:jc w:val="both"/>
        <w:rPr>
          <w:sz w:val="24"/>
          <w:szCs w:val="24"/>
        </w:rPr>
      </w:pPr>
      <w:r w:rsidRPr="007A6957">
        <w:rPr>
          <w:sz w:val="24"/>
          <w:szCs w:val="24"/>
          <w:u w:val="single"/>
        </w:rPr>
        <w:t>«2. Решение задачи 2</w:t>
      </w:r>
      <w:r w:rsidRPr="006A6CE8">
        <w:rPr>
          <w:sz w:val="24"/>
          <w:szCs w:val="24"/>
        </w:rPr>
        <w:t xml:space="preserve"> «Предупреждение угроз терроризма и экстремизма в городе Ржеве Тверской области во взаимодействии с органами государственной власти, органами местного самоуправления,</w:t>
      </w:r>
      <w:r w:rsidRPr="006A6CE8">
        <w:rPr>
          <w:sz w:val="24"/>
          <w:szCs w:val="24"/>
        </w:rPr>
        <w:tab/>
        <w:t>религиозными</w:t>
      </w:r>
      <w:r w:rsidRPr="006A6CE8">
        <w:rPr>
          <w:sz w:val="24"/>
          <w:szCs w:val="24"/>
        </w:rPr>
        <w:tab/>
        <w:t>организациями,</w:t>
      </w:r>
      <w:r w:rsidRPr="006A6CE8">
        <w:rPr>
          <w:sz w:val="24"/>
          <w:szCs w:val="24"/>
        </w:rPr>
        <w:tab/>
        <w:t>общественными объединениями и иными институтами гражданского общества» осуществляется за счет выполнения мероприятий:</w:t>
      </w:r>
    </w:p>
    <w:p w:rsidR="00AB3600" w:rsidRPr="00190426" w:rsidRDefault="00AB3600" w:rsidP="00343E70">
      <w:pPr>
        <w:pStyle w:val="30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A6CE8">
        <w:rPr>
          <w:sz w:val="24"/>
          <w:szCs w:val="24"/>
        </w:rPr>
        <w:t xml:space="preserve">а) </w:t>
      </w:r>
      <w:r w:rsidRPr="00190426">
        <w:rPr>
          <w:sz w:val="24"/>
          <w:szCs w:val="24"/>
        </w:rPr>
        <w:t>Административное мероприятие «Организация и проведение бесед в образовательных учреждениях города по противодействию проникновения в молодёжную среду экстремистской идеологии».</w:t>
      </w:r>
    </w:p>
    <w:p w:rsidR="00AB3600" w:rsidRPr="00190426" w:rsidRDefault="00AB3600" w:rsidP="00343E70">
      <w:pPr>
        <w:pStyle w:val="30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Pr="00190426">
        <w:rPr>
          <w:sz w:val="24"/>
          <w:szCs w:val="24"/>
        </w:rPr>
        <w:t>) Административное мероприятие «Организация и проведение круглых столов, семинаров с привлечением должностных лиц и специалистов по мерам предупредительного характера при угрозах террористической и экстремистской направленности».</w:t>
      </w:r>
    </w:p>
    <w:p w:rsidR="00AB3600" w:rsidRPr="00190426" w:rsidRDefault="00AB3600" w:rsidP="00343E70">
      <w:pPr>
        <w:pStyle w:val="30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190426">
        <w:rPr>
          <w:sz w:val="24"/>
          <w:szCs w:val="24"/>
        </w:rPr>
        <w:t>) Ад</w:t>
      </w:r>
      <w:r>
        <w:rPr>
          <w:sz w:val="24"/>
          <w:szCs w:val="24"/>
        </w:rPr>
        <w:t xml:space="preserve">министративное мероприятие </w:t>
      </w:r>
      <w:r w:rsidRPr="00190426">
        <w:rPr>
          <w:sz w:val="24"/>
          <w:szCs w:val="24"/>
        </w:rPr>
        <w:t xml:space="preserve"> «Информирование граждан о тактике действий при угрозе возникновения террористических актов и экстремистских проявлений посредством размещения информации в пресс-релизах, официальном интернет-сайте МО город Ржев».</w:t>
      </w:r>
    </w:p>
    <w:p w:rsidR="00AB3600" w:rsidRPr="00190426" w:rsidRDefault="00AB3600" w:rsidP="00343E70">
      <w:pPr>
        <w:pStyle w:val="30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190426">
        <w:rPr>
          <w:sz w:val="24"/>
          <w:szCs w:val="24"/>
        </w:rPr>
        <w:t>) Ад</w:t>
      </w:r>
      <w:r>
        <w:rPr>
          <w:sz w:val="24"/>
          <w:szCs w:val="24"/>
        </w:rPr>
        <w:t xml:space="preserve">министративное мероприятие </w:t>
      </w:r>
      <w:r w:rsidRPr="00190426">
        <w:rPr>
          <w:sz w:val="24"/>
          <w:szCs w:val="24"/>
        </w:rPr>
        <w:t>«Проверка системы оповещения населения города Ржева при возможной угрозе террористического акта».</w:t>
      </w:r>
    </w:p>
    <w:p w:rsidR="00AB3600" w:rsidRPr="00190426" w:rsidRDefault="00AB3600" w:rsidP="00343E70">
      <w:pPr>
        <w:pStyle w:val="30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190426">
        <w:rPr>
          <w:sz w:val="24"/>
          <w:szCs w:val="24"/>
        </w:rPr>
        <w:t>) Ад</w:t>
      </w:r>
      <w:r>
        <w:rPr>
          <w:sz w:val="24"/>
          <w:szCs w:val="24"/>
        </w:rPr>
        <w:t>министративное мероприятие</w:t>
      </w:r>
      <w:r w:rsidRPr="00190426">
        <w:rPr>
          <w:sz w:val="24"/>
          <w:szCs w:val="24"/>
        </w:rPr>
        <w:t xml:space="preserve"> «Разработка методических материалов и проведение в образовательных учреждениях г. Ржева занятий по разъяснению основ законодательства в сфере межнациональных и межконфессиональных отношений, предупреждения экстремизма и воспитания толерантного отношения».</w:t>
      </w:r>
    </w:p>
    <w:p w:rsidR="00AB3600" w:rsidRPr="00190426" w:rsidRDefault="00AB3600" w:rsidP="00343E70">
      <w:pPr>
        <w:pStyle w:val="30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Pr="00190426">
        <w:rPr>
          <w:sz w:val="24"/>
          <w:szCs w:val="24"/>
        </w:rPr>
        <w:t>) Ад</w:t>
      </w:r>
      <w:r>
        <w:rPr>
          <w:sz w:val="24"/>
          <w:szCs w:val="24"/>
        </w:rPr>
        <w:t xml:space="preserve">министративное мероприятие </w:t>
      </w:r>
      <w:r w:rsidRPr="00190426">
        <w:rPr>
          <w:sz w:val="24"/>
          <w:szCs w:val="24"/>
        </w:rPr>
        <w:t>«Создание на базе городских  и школьных библиотек информационных центров по проблемам профилактики терроризма и экстремизма».</w:t>
      </w:r>
    </w:p>
    <w:p w:rsidR="00AB3600" w:rsidRPr="00190426" w:rsidRDefault="00AB3600" w:rsidP="00343E70">
      <w:pPr>
        <w:pStyle w:val="30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ж</w:t>
      </w:r>
      <w:r w:rsidRPr="00190426">
        <w:rPr>
          <w:sz w:val="24"/>
          <w:szCs w:val="24"/>
        </w:rPr>
        <w:t>) Админист</w:t>
      </w:r>
      <w:r>
        <w:rPr>
          <w:sz w:val="24"/>
          <w:szCs w:val="24"/>
        </w:rPr>
        <w:t>ративное мероприятие</w:t>
      </w:r>
      <w:r w:rsidRPr="00190426">
        <w:rPr>
          <w:sz w:val="24"/>
          <w:szCs w:val="24"/>
        </w:rPr>
        <w:t xml:space="preserve"> «Обследования территории муниципального образования на предмет выявления и ликвидации последствий экстремистской деятельности, которые проявляются в виде нанесения на архитектурные сооружения символов и знаков экстремистской направленности».</w:t>
      </w:r>
    </w:p>
    <w:p w:rsidR="00AB3600" w:rsidRDefault="00AB3600" w:rsidP="00343E70">
      <w:pPr>
        <w:ind w:firstLine="720"/>
        <w:jc w:val="both"/>
        <w:rPr>
          <w:sz w:val="24"/>
          <w:szCs w:val="24"/>
        </w:rPr>
      </w:pPr>
      <w:r w:rsidRPr="000C280C">
        <w:rPr>
          <w:sz w:val="24"/>
          <w:szCs w:val="24"/>
        </w:rPr>
        <w:t>Перечень и значени</w:t>
      </w:r>
      <w:r>
        <w:rPr>
          <w:sz w:val="24"/>
          <w:szCs w:val="24"/>
        </w:rPr>
        <w:t>я</w:t>
      </w:r>
      <w:r w:rsidRPr="000C280C">
        <w:rPr>
          <w:sz w:val="24"/>
          <w:szCs w:val="24"/>
        </w:rPr>
        <w:t xml:space="preserve"> показателей административных мероприятий и  мероприятий  подпрограммы  </w:t>
      </w:r>
      <w:r>
        <w:rPr>
          <w:sz w:val="24"/>
          <w:szCs w:val="24"/>
        </w:rPr>
        <w:t>2</w:t>
      </w:r>
      <w:r w:rsidRPr="000C280C">
        <w:rPr>
          <w:sz w:val="24"/>
          <w:szCs w:val="24"/>
        </w:rPr>
        <w:t xml:space="preserve"> по годам реализации программы приводится в </w:t>
      </w:r>
      <w:hyperlink w:anchor="sub_11111" w:history="1">
        <w:r w:rsidRPr="000C280C">
          <w:rPr>
            <w:rStyle w:val="a0"/>
            <w:color w:val="auto"/>
            <w:sz w:val="24"/>
            <w:szCs w:val="24"/>
          </w:rPr>
          <w:t>приложении 1</w:t>
        </w:r>
      </w:hyperlink>
      <w:r w:rsidRPr="000C280C">
        <w:rPr>
          <w:sz w:val="24"/>
          <w:szCs w:val="24"/>
        </w:rPr>
        <w:t xml:space="preserve"> к настоящей муниципальной программе.</w:t>
      </w:r>
      <w:r>
        <w:rPr>
          <w:sz w:val="24"/>
          <w:szCs w:val="24"/>
        </w:rPr>
        <w:t xml:space="preserve"> »</w:t>
      </w:r>
    </w:p>
    <w:p w:rsidR="00AB3600" w:rsidRDefault="00AB3600" w:rsidP="0090259B">
      <w:pPr>
        <w:pStyle w:val="ConsPlusNormal"/>
        <w:spacing w:line="360" w:lineRule="auto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AB3600" w:rsidRDefault="00AB3600" w:rsidP="0090259B">
      <w:pPr>
        <w:pStyle w:val="ConsPlusNormal"/>
        <w:spacing w:line="360" w:lineRule="auto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Решение задачи 1 Главы 2 </w:t>
      </w:r>
      <w:r w:rsidRPr="008B6701">
        <w:rPr>
          <w:rFonts w:ascii="Times New Roman" w:hAnsi="Times New Roman" w:cs="Times New Roman"/>
          <w:sz w:val="24"/>
          <w:szCs w:val="24"/>
        </w:rPr>
        <w:t xml:space="preserve">Подраздела </w:t>
      </w:r>
      <w:r w:rsidRPr="008B670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B6701">
        <w:rPr>
          <w:rFonts w:ascii="Times New Roman" w:hAnsi="Times New Roman" w:cs="Times New Roman"/>
          <w:sz w:val="24"/>
          <w:szCs w:val="24"/>
        </w:rPr>
        <w:t xml:space="preserve"> </w:t>
      </w:r>
      <w:r w:rsidRPr="008B6701">
        <w:rPr>
          <w:rFonts w:ascii="Times New Roman" w:hAnsi="Times New Roman" w:cs="Times New Roman"/>
          <w:sz w:val="24"/>
        </w:rPr>
        <w:t xml:space="preserve">Раздела </w:t>
      </w:r>
      <w:r w:rsidRPr="008B6701">
        <w:rPr>
          <w:rFonts w:ascii="Times New Roman" w:hAnsi="Times New Roman" w:cs="Times New Roman"/>
          <w:sz w:val="24"/>
          <w:lang w:val="en-US"/>
        </w:rPr>
        <w:t>III</w:t>
      </w:r>
      <w:r w:rsidRPr="008B670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755D8D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 xml:space="preserve">города Ржева Тверской области </w:t>
      </w:r>
      <w:r w:rsidRPr="00755D8D">
        <w:rPr>
          <w:rFonts w:ascii="Times New Roman" w:hAnsi="Times New Roman" w:cs="Times New Roman"/>
          <w:sz w:val="24"/>
          <w:szCs w:val="24"/>
        </w:rPr>
        <w:t>«Обеспечение правопорядка и безопасности населения города Ржева Твер</w:t>
      </w:r>
      <w:r>
        <w:rPr>
          <w:rFonts w:ascii="Times New Roman" w:hAnsi="Times New Roman" w:cs="Times New Roman"/>
          <w:sz w:val="24"/>
          <w:szCs w:val="24"/>
        </w:rPr>
        <w:t>ской области» на 2016-2021 годы</w:t>
      </w:r>
      <w:r w:rsidRPr="00755D8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дополнить  подпунктом «бб» следующего содержания:</w:t>
      </w:r>
    </w:p>
    <w:p w:rsidR="00AB3600" w:rsidRDefault="00AB3600" w:rsidP="008B6701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«бб) </w:t>
      </w:r>
      <w:r w:rsidRPr="007A6957">
        <w:rPr>
          <w:bCs/>
          <w:sz w:val="24"/>
          <w:szCs w:val="24"/>
        </w:rPr>
        <w:t xml:space="preserve">Мероприятие </w:t>
      </w:r>
      <w:r>
        <w:rPr>
          <w:bCs/>
          <w:sz w:val="24"/>
          <w:szCs w:val="24"/>
        </w:rPr>
        <w:t>«</w:t>
      </w:r>
      <w:r w:rsidRPr="007A6957">
        <w:rPr>
          <w:sz w:val="24"/>
          <w:szCs w:val="24"/>
        </w:rPr>
        <w:t>Реализация проекта "Ресурсный центр для профилактики и предупреждения правонарушений несовершеннолетних "Мы рядом"</w:t>
      </w:r>
      <w:r>
        <w:rPr>
          <w:sz w:val="24"/>
          <w:szCs w:val="24"/>
        </w:rPr>
        <w:t>. »</w:t>
      </w:r>
    </w:p>
    <w:p w:rsidR="00AB3600" w:rsidRDefault="00AB3600" w:rsidP="00343E70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AB3600" w:rsidRDefault="00AB3600" w:rsidP="00343E70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AB3600" w:rsidRDefault="00AB3600" w:rsidP="007A6957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1.4. Главу 3 Подраздела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Раздела </w:t>
      </w:r>
      <w:r>
        <w:rPr>
          <w:sz w:val="24"/>
          <w:lang w:val="en-US"/>
        </w:rPr>
        <w:t>III</w:t>
      </w:r>
      <w:r>
        <w:rPr>
          <w:sz w:val="24"/>
          <w:szCs w:val="24"/>
        </w:rPr>
        <w:t xml:space="preserve"> </w:t>
      </w:r>
      <w:r w:rsidRPr="00755D8D">
        <w:rPr>
          <w:sz w:val="24"/>
          <w:szCs w:val="24"/>
        </w:rPr>
        <w:t xml:space="preserve">Муниципальной программы </w:t>
      </w:r>
      <w:r>
        <w:rPr>
          <w:sz w:val="24"/>
          <w:szCs w:val="24"/>
        </w:rPr>
        <w:t xml:space="preserve">города Ржева Тверской области </w:t>
      </w:r>
      <w:r w:rsidRPr="00755D8D">
        <w:rPr>
          <w:sz w:val="24"/>
          <w:szCs w:val="24"/>
        </w:rPr>
        <w:t>«Обеспечение правопорядка и безопасности населения города Ржева Твер</w:t>
      </w:r>
      <w:r>
        <w:rPr>
          <w:sz w:val="24"/>
          <w:szCs w:val="24"/>
        </w:rPr>
        <w:t>ской области» на 2016-2021 годы</w:t>
      </w:r>
      <w:r w:rsidRPr="00755D8D">
        <w:rPr>
          <w:sz w:val="24"/>
          <w:szCs w:val="24"/>
        </w:rPr>
        <w:t xml:space="preserve">  </w:t>
      </w:r>
      <w:r>
        <w:rPr>
          <w:sz w:val="24"/>
          <w:szCs w:val="24"/>
        </w:rPr>
        <w:t>изложить в новой редакции:</w:t>
      </w:r>
    </w:p>
    <w:p w:rsidR="00AB3600" w:rsidRPr="007A6957" w:rsidRDefault="00AB3600" w:rsidP="007A6957">
      <w:pPr>
        <w:pStyle w:val="Heading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7A6957">
        <w:rPr>
          <w:b w:val="0"/>
          <w:sz w:val="24"/>
          <w:szCs w:val="24"/>
        </w:rPr>
        <w:t>«</w:t>
      </w:r>
      <w:r>
        <w:rPr>
          <w:b w:val="0"/>
          <w:sz w:val="24"/>
          <w:szCs w:val="24"/>
        </w:rPr>
        <w:t xml:space="preserve"> </w:t>
      </w:r>
      <w:r w:rsidRPr="007A6957">
        <w:rPr>
          <w:rFonts w:ascii="Times New Roman" w:hAnsi="Times New Roman"/>
          <w:b w:val="0"/>
          <w:sz w:val="24"/>
          <w:szCs w:val="24"/>
        </w:rPr>
        <w:t xml:space="preserve">Глава 3. Объем финансовых ресурсов, </w:t>
      </w:r>
    </w:p>
    <w:p w:rsidR="00AB3600" w:rsidRPr="007A6957" w:rsidRDefault="00AB3600" w:rsidP="007A6957">
      <w:pPr>
        <w:pStyle w:val="Heading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7A6957">
        <w:rPr>
          <w:rFonts w:ascii="Times New Roman" w:hAnsi="Times New Roman"/>
          <w:b w:val="0"/>
          <w:sz w:val="24"/>
          <w:szCs w:val="24"/>
        </w:rPr>
        <w:t>необходимый для реализации подпрограммы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AB3600" w:rsidRDefault="00AB3600" w:rsidP="007A6957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AB3600" w:rsidRPr="00400990" w:rsidRDefault="00AB3600" w:rsidP="007A6957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00990">
        <w:rPr>
          <w:sz w:val="24"/>
          <w:szCs w:val="24"/>
        </w:rPr>
        <w:t>Общий объем бюджетных ассигнований, выделенны</w:t>
      </w:r>
      <w:r>
        <w:rPr>
          <w:sz w:val="24"/>
          <w:szCs w:val="24"/>
        </w:rPr>
        <w:t>й</w:t>
      </w:r>
      <w:r w:rsidRPr="00400990">
        <w:rPr>
          <w:sz w:val="24"/>
          <w:szCs w:val="24"/>
        </w:rPr>
        <w:t xml:space="preserve"> на реализацию подпрограммы 4 составляет </w:t>
      </w:r>
      <w:r w:rsidRPr="00FA117E">
        <w:rPr>
          <w:sz w:val="24"/>
          <w:szCs w:val="24"/>
        </w:rPr>
        <w:t>1200,0 тысяч рублей</w:t>
      </w:r>
      <w:r w:rsidRPr="00400990">
        <w:rPr>
          <w:sz w:val="24"/>
          <w:szCs w:val="24"/>
        </w:rPr>
        <w:t>. Объем бюджетных ассигнований, выделенны</w:t>
      </w:r>
      <w:r>
        <w:rPr>
          <w:sz w:val="24"/>
          <w:szCs w:val="24"/>
        </w:rPr>
        <w:t>й</w:t>
      </w:r>
      <w:r w:rsidRPr="00400990">
        <w:rPr>
          <w:sz w:val="24"/>
          <w:szCs w:val="24"/>
        </w:rPr>
        <w:t xml:space="preserve"> на реализацию подпрограммы 4 по годам реализации Муниципальной программы в разрезе задач приведен в таблице 4.</w:t>
      </w:r>
    </w:p>
    <w:p w:rsidR="00AB3600" w:rsidRPr="00400990" w:rsidRDefault="00AB3600" w:rsidP="007A6957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Pr="00400990">
        <w:rPr>
          <w:sz w:val="24"/>
          <w:szCs w:val="24"/>
        </w:rPr>
        <w:t>аблица 4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3339"/>
        <w:gridCol w:w="1980"/>
        <w:gridCol w:w="1980"/>
        <w:gridCol w:w="1080"/>
      </w:tblGrid>
      <w:tr w:rsidR="00AB3600" w:rsidRPr="00DA51C5" w:rsidTr="007A6957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DA51C5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51C5">
              <w:rPr>
                <w:rFonts w:ascii="Times New Roman" w:hAnsi="Times New Roman" w:cs="Times New Roman"/>
                <w:sz w:val="22"/>
                <w:szCs w:val="22"/>
              </w:rPr>
              <w:t>Годы реализации программы</w:t>
            </w:r>
          </w:p>
        </w:tc>
        <w:tc>
          <w:tcPr>
            <w:tcW w:w="7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DA51C5" w:rsidRDefault="00AB3600" w:rsidP="007A6957">
            <w:pPr>
              <w:pStyle w:val="a1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51C5">
              <w:rPr>
                <w:rFonts w:ascii="Times New Roman" w:hAnsi="Times New Roman" w:cs="Times New Roman"/>
                <w:sz w:val="22"/>
                <w:szCs w:val="22"/>
              </w:rPr>
              <w:t>Объем финансовых ресурсов, необходимых для реализации подпрограммы 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тыс.руб.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3600" w:rsidRPr="00DA51C5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51C5">
              <w:rPr>
                <w:rFonts w:ascii="Times New Roman" w:hAnsi="Times New Roman" w:cs="Times New Roman"/>
                <w:sz w:val="22"/>
                <w:szCs w:val="22"/>
              </w:rPr>
              <w:t>Итого, тыс. рублей</w:t>
            </w:r>
          </w:p>
        </w:tc>
      </w:tr>
      <w:tr w:rsidR="00AB3600" w:rsidRPr="00DA51C5" w:rsidTr="007A6957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DA51C5" w:rsidRDefault="00AB3600" w:rsidP="007A6957">
            <w:pPr>
              <w:pStyle w:val="a1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DA51C5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Задача 1 «Профилактика правонарушений и преступ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 xml:space="preserve"> несовершеннолетних в городе Ржеве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совершенствование реабилитационной работы с несовершеннолетними, оказавшимися в трудной жизненной ситуации»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DA51C5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Задача 2 «Научно-методическая и информационно-аналитическая работа по профилактике правонарушений и преступлений несовершеннолет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них»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DA51C5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Задача 3 «Организация повышения квалификации кадров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занимающихся профилактикой пра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вонарушений и преступности несовершеннолет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A51C5">
              <w:rPr>
                <w:rFonts w:ascii="Times New Roman" w:hAnsi="Times New Roman" w:cs="Times New Roman"/>
                <w:sz w:val="20"/>
                <w:szCs w:val="20"/>
              </w:rPr>
              <w:t>них»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3600" w:rsidRPr="00DA51C5" w:rsidRDefault="00AB3600" w:rsidP="007A6957">
            <w:pPr>
              <w:pStyle w:val="a1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3600" w:rsidRPr="00DA51C5" w:rsidTr="007A6957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EE4DEC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1139,8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1139,8</w:t>
            </w:r>
          </w:p>
        </w:tc>
      </w:tr>
      <w:tr w:rsidR="00AB3600" w:rsidRPr="00DA51C5" w:rsidTr="007A6957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EE4DEC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</w:tr>
      <w:tr w:rsidR="00AB3600" w:rsidRPr="00DA51C5" w:rsidTr="007A6957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EE4DEC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</w:tr>
      <w:tr w:rsidR="00AB3600" w:rsidRPr="00DA51C5" w:rsidTr="007A6957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EE4DEC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</w:tr>
      <w:tr w:rsidR="00AB3600" w:rsidRPr="00DA51C5" w:rsidTr="007A6957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EE4DEC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</w:tr>
      <w:tr w:rsidR="00AB3600" w:rsidRPr="00DA51C5" w:rsidTr="007A6957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EE4DEC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EE4DE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200,0</w:t>
            </w:r>
          </w:p>
        </w:tc>
      </w:tr>
      <w:tr w:rsidR="00AB3600" w:rsidRPr="00DA51C5" w:rsidTr="007A6957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EE4DEC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E4DEC">
              <w:rPr>
                <w:rFonts w:ascii="Times New Roman" w:hAnsi="Times New Roman" w:cs="Times New Roman"/>
              </w:rPr>
              <w:t>Всего, тыс. рублей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139,8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Pr="006A6CE8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6A6CE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3600" w:rsidRPr="00FA117E" w:rsidRDefault="00AB3600" w:rsidP="007A695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FA117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139,8»</w:t>
            </w:r>
          </w:p>
        </w:tc>
      </w:tr>
    </w:tbl>
    <w:p w:rsidR="00AB3600" w:rsidRPr="00A91952" w:rsidRDefault="00AB3600" w:rsidP="007A6957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AB3600" w:rsidRPr="00755D8D" w:rsidRDefault="00AB3600" w:rsidP="0090259B">
      <w:pPr>
        <w:pStyle w:val="ConsPlusNormal"/>
        <w:spacing w:line="360" w:lineRule="auto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9025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0259B">
        <w:rPr>
          <w:rFonts w:ascii="Times New Roman" w:hAnsi="Times New Roman" w:cs="Times New Roman"/>
          <w:sz w:val="24"/>
          <w:szCs w:val="24"/>
        </w:rPr>
        <w:t>лаву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755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Подраздела </w:t>
      </w:r>
      <w:r w:rsidRPr="00755D8D">
        <w:rPr>
          <w:rFonts w:ascii="Times New Roman" w:hAnsi="Times New Roman" w:cs="Times New Roman"/>
          <w:sz w:val="24"/>
          <w:szCs w:val="24"/>
        </w:rPr>
        <w:t xml:space="preserve">V </w:t>
      </w:r>
      <w:r>
        <w:rPr>
          <w:rFonts w:ascii="Times New Roman" w:hAnsi="Times New Roman" w:cs="Times New Roman"/>
          <w:sz w:val="24"/>
          <w:szCs w:val="24"/>
        </w:rPr>
        <w:t xml:space="preserve">Раздела </w:t>
      </w:r>
      <w:r w:rsidRPr="00755D8D">
        <w:rPr>
          <w:rFonts w:ascii="Times New Roman" w:hAnsi="Times New Roman" w:cs="Times New Roman"/>
          <w:sz w:val="24"/>
          <w:szCs w:val="24"/>
        </w:rPr>
        <w:t xml:space="preserve">III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города Ржева Тверской области </w:t>
      </w:r>
      <w:r w:rsidRPr="00755D8D">
        <w:rPr>
          <w:rFonts w:ascii="Times New Roman" w:hAnsi="Times New Roman" w:cs="Times New Roman"/>
          <w:sz w:val="24"/>
          <w:szCs w:val="24"/>
        </w:rPr>
        <w:t>«Обеспечение правопорядка и безопасности населения города Ржева Твер</w:t>
      </w:r>
      <w:r>
        <w:rPr>
          <w:rFonts w:ascii="Times New Roman" w:hAnsi="Times New Roman" w:cs="Times New Roman"/>
          <w:sz w:val="24"/>
          <w:szCs w:val="24"/>
        </w:rPr>
        <w:t>ской области» на 2016-2021 годы</w:t>
      </w:r>
      <w:r w:rsidRPr="00755D8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Pr="00755D8D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новой </w:t>
      </w:r>
      <w:r w:rsidRPr="00755D8D">
        <w:rPr>
          <w:rFonts w:ascii="Times New Roman" w:hAnsi="Times New Roman" w:cs="Times New Roman"/>
          <w:sz w:val="24"/>
          <w:szCs w:val="24"/>
        </w:rPr>
        <w:t>редакции:</w:t>
      </w:r>
    </w:p>
    <w:p w:rsidR="00AB3600" w:rsidRPr="00755D8D" w:rsidRDefault="00AB3600" w:rsidP="007A6957">
      <w:pPr>
        <w:pStyle w:val="ConsPlusNormal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Pr="00755D8D">
        <w:rPr>
          <w:rFonts w:ascii="Times New Roman" w:hAnsi="Times New Roman" w:cs="Times New Roman"/>
          <w:sz w:val="24"/>
          <w:szCs w:val="24"/>
        </w:rPr>
        <w:t>Глава 3. Объем финансовых ресурсов,</w:t>
      </w:r>
    </w:p>
    <w:p w:rsidR="00AB3600" w:rsidRDefault="00AB3600" w:rsidP="007A6957">
      <w:pPr>
        <w:pStyle w:val="ConsPlusNormal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755D8D">
        <w:rPr>
          <w:rFonts w:ascii="Times New Roman" w:hAnsi="Times New Roman" w:cs="Times New Roman"/>
          <w:sz w:val="24"/>
          <w:szCs w:val="24"/>
        </w:rPr>
        <w:t>необходимый для реализации подпрограммы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3600" w:rsidRPr="00755D8D" w:rsidRDefault="00AB3600" w:rsidP="007A6957">
      <w:pPr>
        <w:pStyle w:val="ConsPlusNormal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AB3600" w:rsidRDefault="00AB3600" w:rsidP="007A6957">
      <w:pPr>
        <w:pStyle w:val="ConsPlusNormal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90259B">
        <w:rPr>
          <w:rFonts w:ascii="Times New Roman" w:hAnsi="Times New Roman" w:cs="Times New Roman"/>
          <w:sz w:val="24"/>
          <w:szCs w:val="24"/>
        </w:rPr>
        <w:t>Общий объем бюджетных ассигнований, выделенны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90259B">
        <w:rPr>
          <w:rFonts w:ascii="Times New Roman" w:hAnsi="Times New Roman" w:cs="Times New Roman"/>
          <w:sz w:val="24"/>
          <w:szCs w:val="24"/>
        </w:rPr>
        <w:t xml:space="preserve"> на реал</w:t>
      </w:r>
      <w:r>
        <w:rPr>
          <w:rFonts w:ascii="Times New Roman" w:hAnsi="Times New Roman" w:cs="Times New Roman"/>
          <w:sz w:val="24"/>
          <w:szCs w:val="24"/>
        </w:rPr>
        <w:t xml:space="preserve">изацию подпрограммы 5, </w:t>
      </w:r>
      <w:r w:rsidRPr="0090259B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sz w:val="24"/>
          <w:szCs w:val="24"/>
        </w:rPr>
        <w:t>43820,3</w:t>
      </w:r>
      <w:r w:rsidRPr="0090259B">
        <w:rPr>
          <w:rFonts w:ascii="Times New Roman" w:hAnsi="Times New Roman" w:cs="Times New Roman"/>
          <w:sz w:val="24"/>
          <w:szCs w:val="24"/>
        </w:rPr>
        <w:t xml:space="preserve"> тысяч</w:t>
      </w:r>
      <w:r w:rsidRPr="00D246E6">
        <w:rPr>
          <w:rFonts w:ascii="Times New Roman" w:hAnsi="Times New Roman" w:cs="Times New Roman"/>
          <w:sz w:val="24"/>
          <w:szCs w:val="24"/>
        </w:rPr>
        <w:t xml:space="preserve"> рублей. Объем бюджетных ассигнований, выделенный на реализацию подпрограммы </w:t>
      </w:r>
      <w:r>
        <w:rPr>
          <w:rFonts w:ascii="Times New Roman" w:hAnsi="Times New Roman" w:cs="Times New Roman"/>
          <w:sz w:val="24"/>
          <w:szCs w:val="24"/>
        </w:rPr>
        <w:t>5, по годам реализации м</w:t>
      </w:r>
      <w:r w:rsidRPr="00D246E6">
        <w:rPr>
          <w:rFonts w:ascii="Times New Roman" w:hAnsi="Times New Roman" w:cs="Times New Roman"/>
          <w:sz w:val="24"/>
          <w:szCs w:val="24"/>
        </w:rPr>
        <w:t xml:space="preserve">униципальной программы в разрезе задач приведен в таблице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246E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138" w:type="dxa"/>
        <w:jc w:val="center"/>
        <w:tblInd w:w="93" w:type="dxa"/>
        <w:tblLook w:val="00A0"/>
      </w:tblPr>
      <w:tblGrid>
        <w:gridCol w:w="2304"/>
        <w:gridCol w:w="3422"/>
        <w:gridCol w:w="3146"/>
        <w:gridCol w:w="1266"/>
      </w:tblGrid>
      <w:tr w:rsidR="00AB3600" w:rsidRPr="00DC4E55" w:rsidTr="00DC4E55">
        <w:trPr>
          <w:trHeight w:val="288"/>
          <w:jc w:val="center"/>
        </w:trPr>
        <w:tc>
          <w:tcPr>
            <w:tcW w:w="23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Годы реализации</w:t>
            </w:r>
          </w:p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подпрограммы</w:t>
            </w:r>
          </w:p>
          <w:p w:rsidR="00AB3600" w:rsidRPr="00DC4E55" w:rsidRDefault="00AB3600" w:rsidP="00DC4E55">
            <w:pPr>
              <w:rPr>
                <w:color w:val="000000"/>
                <w:sz w:val="22"/>
                <w:szCs w:val="22"/>
              </w:rPr>
            </w:pPr>
            <w:r w:rsidRPr="00DC4E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8" w:type="dxa"/>
            <w:gridSpan w:val="2"/>
            <w:tcBorders>
              <w:top w:val="single" w:sz="8" w:space="0" w:color="auto"/>
              <w:left w:val="nil"/>
              <w:right w:val="nil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Объем финансовых ресурсов, необходимых</w:t>
            </w:r>
          </w:p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для реализации подпрограммы  (тыс. руб.)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00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 xml:space="preserve">Итого, </w:t>
            </w:r>
          </w:p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 xml:space="preserve">тыс. руб. </w:t>
            </w:r>
          </w:p>
        </w:tc>
      </w:tr>
      <w:tr w:rsidR="00AB3600" w:rsidRPr="00DC4E55" w:rsidTr="00DC4E55">
        <w:trPr>
          <w:trHeight w:val="315"/>
          <w:jc w:val="center"/>
        </w:trPr>
        <w:tc>
          <w:tcPr>
            <w:tcW w:w="2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 xml:space="preserve">Задача 1 </w:t>
            </w:r>
            <w:r w:rsidRPr="00DC4E55">
              <w:rPr>
                <w:sz w:val="22"/>
                <w:szCs w:val="22"/>
              </w:rPr>
              <w:t>«Повышение готовности органов управления, сил и средств города Ржева Тверской области к защите населения и территорий от чрезвычайной ситуации природного и техногенного характера»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 xml:space="preserve">Задача 2 </w:t>
            </w:r>
            <w:r w:rsidRPr="00DC4E55">
              <w:rPr>
                <w:sz w:val="22"/>
                <w:szCs w:val="22"/>
              </w:rPr>
              <w:t>«</w:t>
            </w:r>
            <w:r w:rsidRPr="00DC4E55">
              <w:rPr>
                <w:snapToGrid w:val="0"/>
                <w:sz w:val="22"/>
                <w:szCs w:val="22"/>
              </w:rPr>
              <w:t>Предупреждение и ликвидация последствий чрезвычайных ситуаций природного и техногенного характера  на территории города Ржева Тверской области»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600" w:rsidRPr="00DC4E55" w:rsidRDefault="00AB3600" w:rsidP="00DC4E55">
            <w:pPr>
              <w:rPr>
                <w:color w:val="000000"/>
                <w:sz w:val="22"/>
                <w:szCs w:val="22"/>
              </w:rPr>
            </w:pPr>
          </w:p>
        </w:tc>
      </w:tr>
      <w:tr w:rsidR="00AB3600" w:rsidRPr="00DC4E55" w:rsidTr="00DC4E55">
        <w:trPr>
          <w:trHeight w:val="60"/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7325,2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7425,2</w:t>
            </w:r>
          </w:p>
        </w:tc>
      </w:tr>
      <w:tr w:rsidR="00AB3600" w:rsidRPr="00DC4E55" w:rsidTr="00DC4E55">
        <w:trPr>
          <w:trHeight w:val="60"/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7415,5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7515,5</w:t>
            </w:r>
          </w:p>
        </w:tc>
      </w:tr>
      <w:tr w:rsidR="00AB3600" w:rsidRPr="00DC4E55" w:rsidTr="00DC4E55">
        <w:trPr>
          <w:trHeight w:val="60"/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7119,9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7219,9</w:t>
            </w:r>
          </w:p>
        </w:tc>
      </w:tr>
      <w:tr w:rsidR="00AB3600" w:rsidRPr="00DC4E55" w:rsidTr="00DC4E55">
        <w:trPr>
          <w:trHeight w:val="60"/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7119,9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7219,9</w:t>
            </w:r>
          </w:p>
        </w:tc>
      </w:tr>
      <w:tr w:rsidR="00AB3600" w:rsidRPr="00DC4E55" w:rsidTr="00DC4E55">
        <w:trPr>
          <w:trHeight w:val="60"/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7119,9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7219,9</w:t>
            </w:r>
          </w:p>
        </w:tc>
      </w:tr>
      <w:tr w:rsidR="00AB3600" w:rsidRPr="00DC4E55" w:rsidTr="00DC4E55">
        <w:trPr>
          <w:trHeight w:val="60"/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7119,9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color w:val="000000"/>
                <w:sz w:val="22"/>
                <w:szCs w:val="22"/>
              </w:rPr>
            </w:pPr>
            <w:r w:rsidRPr="00DC4E55">
              <w:rPr>
                <w:color w:val="000000"/>
                <w:sz w:val="22"/>
                <w:szCs w:val="22"/>
              </w:rPr>
              <w:t>7219,9</w:t>
            </w:r>
          </w:p>
        </w:tc>
      </w:tr>
      <w:tr w:rsidR="00AB3600" w:rsidRPr="00DC4E55" w:rsidTr="00D5712F">
        <w:trPr>
          <w:trHeight w:val="300"/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rPr>
                <w:b/>
                <w:color w:val="000000"/>
                <w:sz w:val="22"/>
                <w:szCs w:val="22"/>
              </w:rPr>
            </w:pPr>
            <w:r w:rsidRPr="00DC4E55">
              <w:rPr>
                <w:b/>
                <w:color w:val="000000"/>
                <w:sz w:val="22"/>
                <w:szCs w:val="22"/>
              </w:rPr>
              <w:t>Всего, тыс. рублей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C4E55">
              <w:rPr>
                <w:b/>
                <w:color w:val="000000"/>
                <w:sz w:val="22"/>
                <w:szCs w:val="22"/>
              </w:rPr>
              <w:t>43220,3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C4E55">
              <w:rPr>
                <w:b/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B3600" w:rsidRPr="00DC4E55" w:rsidRDefault="00AB3600" w:rsidP="00DC4E5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C4E55">
              <w:rPr>
                <w:b/>
                <w:color w:val="000000"/>
                <w:sz w:val="22"/>
                <w:szCs w:val="22"/>
              </w:rPr>
              <w:t>43820,3</w:t>
            </w:r>
          </w:p>
        </w:tc>
      </w:tr>
    </w:tbl>
    <w:p w:rsidR="00AB3600" w:rsidRPr="00064840" w:rsidRDefault="00AB3600" w:rsidP="00755D8D">
      <w:pPr>
        <w:pStyle w:val="Title"/>
        <w:spacing w:line="360" w:lineRule="auto"/>
        <w:jc w:val="right"/>
        <w:rPr>
          <w:b w:val="0"/>
          <w:sz w:val="24"/>
        </w:rPr>
      </w:pPr>
      <w:r>
        <w:rPr>
          <w:b w:val="0"/>
          <w:sz w:val="24"/>
        </w:rPr>
        <w:t>»</w:t>
      </w:r>
    </w:p>
    <w:p w:rsidR="00AB3600" w:rsidRDefault="00AB3600" w:rsidP="00410C54">
      <w:pPr>
        <w:pStyle w:val="Title"/>
        <w:spacing w:line="360" w:lineRule="auto"/>
        <w:ind w:firstLine="708"/>
        <w:jc w:val="both"/>
        <w:rPr>
          <w:b w:val="0"/>
          <w:sz w:val="24"/>
        </w:rPr>
      </w:pPr>
    </w:p>
    <w:p w:rsidR="00AB3600" w:rsidRDefault="00AB3600" w:rsidP="00410C54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2. Приложение 1 </w:t>
      </w:r>
      <w:r w:rsidRPr="00410C54">
        <w:rPr>
          <w:b w:val="0"/>
          <w:sz w:val="24"/>
        </w:rPr>
        <w:t>к Муниципальной программе</w:t>
      </w:r>
      <w:r>
        <w:rPr>
          <w:b w:val="0"/>
          <w:sz w:val="24"/>
        </w:rPr>
        <w:t xml:space="preserve"> города Ржева Тверской области «</w:t>
      </w:r>
      <w:r w:rsidRPr="00410C54">
        <w:rPr>
          <w:b w:val="0"/>
          <w:sz w:val="24"/>
        </w:rPr>
        <w:t>Обеспечение правопорядка и безопасности населени</w:t>
      </w:r>
      <w:r>
        <w:rPr>
          <w:b w:val="0"/>
          <w:sz w:val="24"/>
        </w:rPr>
        <w:t>я города Ржева Тверской области»</w:t>
      </w:r>
      <w:r w:rsidRPr="00410C54">
        <w:rPr>
          <w:b w:val="0"/>
          <w:sz w:val="24"/>
        </w:rPr>
        <w:t xml:space="preserve"> на 2016-2021 годы</w:t>
      </w:r>
      <w:r>
        <w:rPr>
          <w:b w:val="0"/>
          <w:sz w:val="24"/>
        </w:rPr>
        <w:t xml:space="preserve"> изложить в новой редакции. (Приложение).</w:t>
      </w:r>
    </w:p>
    <w:p w:rsidR="00AB3600" w:rsidRPr="00713242" w:rsidRDefault="00AB3600" w:rsidP="005B666A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>3</w:t>
      </w:r>
      <w:r w:rsidRPr="00713242">
        <w:rPr>
          <w:b w:val="0"/>
          <w:sz w:val="24"/>
        </w:rPr>
        <w:t>.  Настоящее постановление вступает в силу с</w:t>
      </w:r>
      <w:r>
        <w:rPr>
          <w:b w:val="0"/>
          <w:sz w:val="24"/>
        </w:rPr>
        <w:t>о</w:t>
      </w:r>
      <w:r w:rsidRPr="00713242">
        <w:rPr>
          <w:b w:val="0"/>
          <w:sz w:val="24"/>
        </w:rPr>
        <w:t xml:space="preserve"> </w:t>
      </w:r>
      <w:r>
        <w:rPr>
          <w:b w:val="0"/>
          <w:sz w:val="24"/>
        </w:rPr>
        <w:t>дня его подписания и распространяется на правоотношения, возникшие с 21.07.2016</w:t>
      </w:r>
      <w:r w:rsidRPr="00713242">
        <w:rPr>
          <w:b w:val="0"/>
          <w:sz w:val="24"/>
        </w:rPr>
        <w:t xml:space="preserve">, подлежит размещению на официальном сайте Администрации города Ржева Тверской области </w:t>
      </w:r>
      <w:hyperlink r:id="rId8" w:history="1">
        <w:r w:rsidRPr="00713242">
          <w:rPr>
            <w:rStyle w:val="Hyperlink"/>
            <w:b w:val="0"/>
            <w:sz w:val="24"/>
            <w:lang w:val="en-US"/>
          </w:rPr>
          <w:t>www</w:t>
        </w:r>
        <w:r w:rsidRPr="00713242">
          <w:rPr>
            <w:rStyle w:val="Hyperlink"/>
            <w:b w:val="0"/>
            <w:sz w:val="24"/>
          </w:rPr>
          <w:t>.</w:t>
        </w:r>
        <w:r w:rsidRPr="00713242">
          <w:rPr>
            <w:rStyle w:val="Hyperlink"/>
            <w:b w:val="0"/>
            <w:sz w:val="24"/>
            <w:lang w:val="en-US"/>
          </w:rPr>
          <w:t>rzhevcity</w:t>
        </w:r>
        <w:r w:rsidRPr="00713242">
          <w:rPr>
            <w:rStyle w:val="Hyperlink"/>
            <w:b w:val="0"/>
            <w:sz w:val="24"/>
          </w:rPr>
          <w:t>.</w:t>
        </w:r>
        <w:r w:rsidRPr="00713242">
          <w:rPr>
            <w:rStyle w:val="Hyperlink"/>
            <w:b w:val="0"/>
            <w:sz w:val="24"/>
            <w:lang w:val="en-US"/>
          </w:rPr>
          <w:t>ru</w:t>
        </w:r>
      </w:hyperlink>
      <w:r w:rsidRPr="00617E30">
        <w:rPr>
          <w:b w:val="0"/>
          <w:sz w:val="24"/>
        </w:rPr>
        <w:t xml:space="preserve"> </w:t>
      </w:r>
      <w:r w:rsidRPr="00713242">
        <w:rPr>
          <w:b w:val="0"/>
          <w:sz w:val="24"/>
        </w:rPr>
        <w:t>в информационно-телекоммуникационной</w:t>
      </w:r>
      <w:r>
        <w:rPr>
          <w:b w:val="0"/>
          <w:sz w:val="24"/>
        </w:rPr>
        <w:t xml:space="preserve"> сети</w:t>
      </w:r>
      <w:r w:rsidRPr="00713242">
        <w:rPr>
          <w:b w:val="0"/>
          <w:sz w:val="24"/>
        </w:rPr>
        <w:t xml:space="preserve"> Интернет</w:t>
      </w:r>
      <w:r>
        <w:rPr>
          <w:b w:val="0"/>
          <w:sz w:val="24"/>
        </w:rPr>
        <w:t>.</w:t>
      </w:r>
    </w:p>
    <w:p w:rsidR="00AB3600" w:rsidRPr="005B666A" w:rsidRDefault="00AB3600" w:rsidP="005B666A">
      <w:pPr>
        <w:pStyle w:val="Title"/>
        <w:spacing w:line="360" w:lineRule="auto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>4</w:t>
      </w:r>
      <w:r w:rsidRPr="005B666A">
        <w:rPr>
          <w:b w:val="0"/>
          <w:sz w:val="24"/>
        </w:rPr>
        <w:t xml:space="preserve">. Контроль за исполнением настоящего постановления возложить на </w:t>
      </w:r>
      <w:r>
        <w:rPr>
          <w:b w:val="0"/>
          <w:sz w:val="24"/>
        </w:rPr>
        <w:t>заместителя Главы администрации города Ржева Леонтьеву</w:t>
      </w:r>
      <w:r w:rsidRPr="00617E30">
        <w:rPr>
          <w:b w:val="0"/>
          <w:sz w:val="24"/>
        </w:rPr>
        <w:t xml:space="preserve"> </w:t>
      </w:r>
      <w:r>
        <w:rPr>
          <w:b w:val="0"/>
          <w:sz w:val="24"/>
        </w:rPr>
        <w:t>Н.И.</w:t>
      </w:r>
    </w:p>
    <w:p w:rsidR="00AB3600" w:rsidRPr="005B666A" w:rsidRDefault="00AB3600" w:rsidP="00213450">
      <w:pPr>
        <w:spacing w:line="360" w:lineRule="auto"/>
        <w:ind w:firstLine="708"/>
        <w:jc w:val="both"/>
        <w:rPr>
          <w:sz w:val="24"/>
          <w:szCs w:val="24"/>
        </w:rPr>
      </w:pPr>
    </w:p>
    <w:p w:rsidR="00AB3600" w:rsidRDefault="00AB3600" w:rsidP="005B666A">
      <w:pPr>
        <w:spacing w:line="360" w:lineRule="auto"/>
        <w:jc w:val="both"/>
        <w:rPr>
          <w:sz w:val="24"/>
          <w:szCs w:val="24"/>
        </w:rPr>
      </w:pPr>
    </w:p>
    <w:p w:rsidR="00AB3600" w:rsidRDefault="00AB3600" w:rsidP="005B666A">
      <w:pPr>
        <w:spacing w:line="360" w:lineRule="auto"/>
        <w:jc w:val="both"/>
        <w:rPr>
          <w:sz w:val="24"/>
          <w:szCs w:val="24"/>
        </w:rPr>
      </w:pPr>
    </w:p>
    <w:p w:rsidR="00AB3600" w:rsidRPr="00122FD8" w:rsidRDefault="00AB3600" w:rsidP="005B666A">
      <w:pPr>
        <w:spacing w:line="360" w:lineRule="auto"/>
        <w:jc w:val="both"/>
        <w:rPr>
          <w:sz w:val="24"/>
          <w:szCs w:val="24"/>
        </w:rPr>
      </w:pPr>
    </w:p>
    <w:p w:rsidR="00AB3600" w:rsidRPr="00122FD8" w:rsidRDefault="00AB3600" w:rsidP="005B666A">
      <w:pPr>
        <w:spacing w:line="360" w:lineRule="auto"/>
        <w:jc w:val="center"/>
        <w:rPr>
          <w:b/>
          <w:i/>
          <w:sz w:val="24"/>
          <w:szCs w:val="24"/>
        </w:rPr>
      </w:pPr>
      <w:r w:rsidRPr="00122FD8">
        <w:rPr>
          <w:sz w:val="24"/>
          <w:szCs w:val="24"/>
        </w:rPr>
        <w:t>Г</w:t>
      </w:r>
      <w:r>
        <w:rPr>
          <w:sz w:val="24"/>
          <w:szCs w:val="24"/>
        </w:rPr>
        <w:t>лава</w:t>
      </w:r>
      <w:r w:rsidRPr="00122FD8">
        <w:rPr>
          <w:sz w:val="24"/>
          <w:szCs w:val="24"/>
        </w:rPr>
        <w:t xml:space="preserve"> администрации города Ржева</w:t>
      </w:r>
      <w:r w:rsidRPr="00122FD8">
        <w:rPr>
          <w:sz w:val="24"/>
          <w:szCs w:val="24"/>
        </w:rPr>
        <w:tab/>
      </w:r>
      <w:r w:rsidRPr="00122FD8">
        <w:rPr>
          <w:sz w:val="24"/>
          <w:szCs w:val="24"/>
        </w:rPr>
        <w:tab/>
      </w:r>
      <w:r w:rsidRPr="00122FD8">
        <w:rPr>
          <w:sz w:val="24"/>
          <w:szCs w:val="24"/>
        </w:rPr>
        <w:tab/>
      </w:r>
      <w:r w:rsidRPr="00122FD8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А.В. Ейст</w:t>
      </w:r>
    </w:p>
    <w:p w:rsidR="00AB3600" w:rsidRDefault="00AB3600" w:rsidP="005B666A">
      <w:pPr>
        <w:jc w:val="center"/>
        <w:rPr>
          <w:sz w:val="24"/>
          <w:szCs w:val="24"/>
        </w:rPr>
      </w:pPr>
    </w:p>
    <w:p w:rsidR="00AB3600" w:rsidRDefault="00AB3600" w:rsidP="005B666A">
      <w:pPr>
        <w:jc w:val="center"/>
        <w:rPr>
          <w:sz w:val="24"/>
          <w:szCs w:val="24"/>
        </w:rPr>
      </w:pPr>
    </w:p>
    <w:p w:rsidR="00AB3600" w:rsidRDefault="00AB3600" w:rsidP="005C3C3B">
      <w:pPr>
        <w:jc w:val="both"/>
        <w:rPr>
          <w:sz w:val="24"/>
          <w:szCs w:val="24"/>
        </w:rPr>
      </w:pPr>
    </w:p>
    <w:p w:rsidR="00AB3600" w:rsidRDefault="00AB3600" w:rsidP="0090259B">
      <w:pPr>
        <w:rPr>
          <w:sz w:val="28"/>
          <w:szCs w:val="28"/>
        </w:rPr>
      </w:pPr>
      <w:r>
        <w:rPr>
          <w:sz w:val="24"/>
          <w:szCs w:val="24"/>
        </w:rPr>
        <w:t xml:space="preserve"> </w:t>
      </w:r>
    </w:p>
    <w:p w:rsidR="00AB3600" w:rsidRDefault="00AB3600" w:rsidP="00CF0B03">
      <w:pPr>
        <w:jc w:val="center"/>
        <w:rPr>
          <w:sz w:val="28"/>
          <w:szCs w:val="28"/>
        </w:rPr>
      </w:pPr>
    </w:p>
    <w:sectPr w:rsidR="00AB3600" w:rsidSect="00BA73FD">
      <w:headerReference w:type="even" r:id="rId9"/>
      <w:headerReference w:type="default" r:id="rId10"/>
      <w:pgSz w:w="11906" w:h="16838"/>
      <w:pgMar w:top="899" w:right="566" w:bottom="71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600" w:rsidRDefault="00AB3600">
      <w:r>
        <w:separator/>
      </w:r>
    </w:p>
  </w:endnote>
  <w:endnote w:type="continuationSeparator" w:id="1">
    <w:p w:rsidR="00AB3600" w:rsidRDefault="00AB3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600" w:rsidRDefault="00AB3600">
      <w:r>
        <w:separator/>
      </w:r>
    </w:p>
  </w:footnote>
  <w:footnote w:type="continuationSeparator" w:id="1">
    <w:p w:rsidR="00AB3600" w:rsidRDefault="00AB36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00" w:rsidRDefault="00AB3600" w:rsidP="006869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3600" w:rsidRDefault="00AB36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00" w:rsidRDefault="00AB3600" w:rsidP="0068699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AB3600" w:rsidRDefault="00AB36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9F0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A3878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DC0A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86016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DEA46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C45A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A632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127D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2C5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C9C9D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6F5039"/>
    <w:multiLevelType w:val="hybridMultilevel"/>
    <w:tmpl w:val="2160E2E4"/>
    <w:lvl w:ilvl="0" w:tplc="318AE022">
      <w:start w:val="6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EA570DC"/>
    <w:multiLevelType w:val="hybridMultilevel"/>
    <w:tmpl w:val="ED9653D0"/>
    <w:lvl w:ilvl="0" w:tplc="803878E8">
      <w:start w:val="35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2755667"/>
    <w:multiLevelType w:val="hybridMultilevel"/>
    <w:tmpl w:val="BA946C96"/>
    <w:lvl w:ilvl="0" w:tplc="0FDAA252">
      <w:start w:val="2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13FE22B4"/>
    <w:multiLevelType w:val="hybridMultilevel"/>
    <w:tmpl w:val="8976F1C8"/>
    <w:lvl w:ilvl="0" w:tplc="410A9514">
      <w:start w:val="3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14AD6663"/>
    <w:multiLevelType w:val="hybridMultilevel"/>
    <w:tmpl w:val="76680E0C"/>
    <w:lvl w:ilvl="0" w:tplc="FCC46D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4351AC"/>
    <w:multiLevelType w:val="hybridMultilevel"/>
    <w:tmpl w:val="0D4C9308"/>
    <w:lvl w:ilvl="0" w:tplc="35A2D29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3A57DE3"/>
    <w:multiLevelType w:val="hybridMultilevel"/>
    <w:tmpl w:val="6BB8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BB0686C"/>
    <w:multiLevelType w:val="hybridMultilevel"/>
    <w:tmpl w:val="D1763670"/>
    <w:lvl w:ilvl="0" w:tplc="A5564C26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CB21924"/>
    <w:multiLevelType w:val="hybridMultilevel"/>
    <w:tmpl w:val="C19E45E4"/>
    <w:lvl w:ilvl="0" w:tplc="D2B29D5E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9">
    <w:nsid w:val="58492EE5"/>
    <w:multiLevelType w:val="hybridMultilevel"/>
    <w:tmpl w:val="CFDA53F8"/>
    <w:lvl w:ilvl="0" w:tplc="0804E2F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5AE266BE"/>
    <w:multiLevelType w:val="hybridMultilevel"/>
    <w:tmpl w:val="97E48C20"/>
    <w:lvl w:ilvl="0" w:tplc="FAC29196">
      <w:numFmt w:val="bullet"/>
      <w:lvlText w:val=""/>
      <w:lvlJc w:val="left"/>
      <w:pPr>
        <w:tabs>
          <w:tab w:val="num" w:pos="1428"/>
        </w:tabs>
        <w:ind w:left="142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5FCD069B"/>
    <w:multiLevelType w:val="hybridMultilevel"/>
    <w:tmpl w:val="3836C34C"/>
    <w:lvl w:ilvl="0" w:tplc="E196D3A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65872A74"/>
    <w:multiLevelType w:val="hybridMultilevel"/>
    <w:tmpl w:val="536019D4"/>
    <w:lvl w:ilvl="0" w:tplc="AC70D860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3">
    <w:nsid w:val="69052393"/>
    <w:multiLevelType w:val="hybridMultilevel"/>
    <w:tmpl w:val="6F1265D8"/>
    <w:lvl w:ilvl="0" w:tplc="90B86008">
      <w:start w:val="3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774B5722"/>
    <w:multiLevelType w:val="hybridMultilevel"/>
    <w:tmpl w:val="F47E090A"/>
    <w:lvl w:ilvl="0" w:tplc="244CED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2C0F8A"/>
    <w:multiLevelType w:val="hybridMultilevel"/>
    <w:tmpl w:val="652CB640"/>
    <w:lvl w:ilvl="0" w:tplc="C116E9BC">
      <w:start w:val="26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6">
    <w:nsid w:val="79D65197"/>
    <w:multiLevelType w:val="hybridMultilevel"/>
    <w:tmpl w:val="B5F02E1E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F6439C"/>
    <w:multiLevelType w:val="hybridMultilevel"/>
    <w:tmpl w:val="395CF286"/>
    <w:lvl w:ilvl="0" w:tplc="14AA01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27"/>
  </w:num>
  <w:num w:numId="3">
    <w:abstractNumId w:val="19"/>
  </w:num>
  <w:num w:numId="4">
    <w:abstractNumId w:val="24"/>
  </w:num>
  <w:num w:numId="5">
    <w:abstractNumId w:val="21"/>
  </w:num>
  <w:num w:numId="6">
    <w:abstractNumId w:val="18"/>
  </w:num>
  <w:num w:numId="7">
    <w:abstractNumId w:val="22"/>
  </w:num>
  <w:num w:numId="8">
    <w:abstractNumId w:val="20"/>
  </w:num>
  <w:num w:numId="9">
    <w:abstractNumId w:val="16"/>
  </w:num>
  <w:num w:numId="10">
    <w:abstractNumId w:val="17"/>
  </w:num>
  <w:num w:numId="11">
    <w:abstractNumId w:val="15"/>
  </w:num>
  <w:num w:numId="12">
    <w:abstractNumId w:val="10"/>
  </w:num>
  <w:num w:numId="13">
    <w:abstractNumId w:val="1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2"/>
  </w:num>
  <w:num w:numId="26">
    <w:abstractNumId w:val="13"/>
  </w:num>
  <w:num w:numId="27">
    <w:abstractNumId w:val="11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4F8"/>
    <w:rsid w:val="00017572"/>
    <w:rsid w:val="00024BA1"/>
    <w:rsid w:val="0003158A"/>
    <w:rsid w:val="0003291F"/>
    <w:rsid w:val="00035780"/>
    <w:rsid w:val="00035B0B"/>
    <w:rsid w:val="0003643F"/>
    <w:rsid w:val="00041826"/>
    <w:rsid w:val="000426E4"/>
    <w:rsid w:val="0004326C"/>
    <w:rsid w:val="000432F6"/>
    <w:rsid w:val="00052523"/>
    <w:rsid w:val="0005461C"/>
    <w:rsid w:val="00064840"/>
    <w:rsid w:val="000752CB"/>
    <w:rsid w:val="00075531"/>
    <w:rsid w:val="00080E84"/>
    <w:rsid w:val="0008499B"/>
    <w:rsid w:val="00093536"/>
    <w:rsid w:val="000951E0"/>
    <w:rsid w:val="000A0E37"/>
    <w:rsid w:val="000B7CC5"/>
    <w:rsid w:val="000B7CE4"/>
    <w:rsid w:val="000C280C"/>
    <w:rsid w:val="000C3C17"/>
    <w:rsid w:val="000C4016"/>
    <w:rsid w:val="000D41E0"/>
    <w:rsid w:val="000E01CF"/>
    <w:rsid w:val="000E0579"/>
    <w:rsid w:val="000E2FD6"/>
    <w:rsid w:val="000E35BF"/>
    <w:rsid w:val="000F7597"/>
    <w:rsid w:val="000F7C35"/>
    <w:rsid w:val="001000A6"/>
    <w:rsid w:val="0010432B"/>
    <w:rsid w:val="0010434A"/>
    <w:rsid w:val="00106C0B"/>
    <w:rsid w:val="001136F8"/>
    <w:rsid w:val="00116ECA"/>
    <w:rsid w:val="001217F5"/>
    <w:rsid w:val="00122B0B"/>
    <w:rsid w:val="00122FD8"/>
    <w:rsid w:val="00124E13"/>
    <w:rsid w:val="001261B8"/>
    <w:rsid w:val="00135322"/>
    <w:rsid w:val="00141138"/>
    <w:rsid w:val="00142712"/>
    <w:rsid w:val="00147B29"/>
    <w:rsid w:val="00155F3C"/>
    <w:rsid w:val="001569CE"/>
    <w:rsid w:val="001624D0"/>
    <w:rsid w:val="0016291E"/>
    <w:rsid w:val="001678F6"/>
    <w:rsid w:val="00190426"/>
    <w:rsid w:val="001954AC"/>
    <w:rsid w:val="001B3924"/>
    <w:rsid w:val="001B624F"/>
    <w:rsid w:val="001B6A61"/>
    <w:rsid w:val="001C4DC9"/>
    <w:rsid w:val="001C7C60"/>
    <w:rsid w:val="001E2865"/>
    <w:rsid w:val="001E5E68"/>
    <w:rsid w:val="001F0947"/>
    <w:rsid w:val="001F18C9"/>
    <w:rsid w:val="001F2BDB"/>
    <w:rsid w:val="001F4527"/>
    <w:rsid w:val="001F51DA"/>
    <w:rsid w:val="002068C9"/>
    <w:rsid w:val="00213450"/>
    <w:rsid w:val="00217125"/>
    <w:rsid w:val="00220993"/>
    <w:rsid w:val="002219F2"/>
    <w:rsid w:val="00223733"/>
    <w:rsid w:val="00223CA0"/>
    <w:rsid w:val="00237194"/>
    <w:rsid w:val="002409FB"/>
    <w:rsid w:val="002424F8"/>
    <w:rsid w:val="00250BD1"/>
    <w:rsid w:val="00251AFF"/>
    <w:rsid w:val="00254010"/>
    <w:rsid w:val="00256B45"/>
    <w:rsid w:val="002628F1"/>
    <w:rsid w:val="00280368"/>
    <w:rsid w:val="0028336C"/>
    <w:rsid w:val="002870DF"/>
    <w:rsid w:val="0028774C"/>
    <w:rsid w:val="002920E2"/>
    <w:rsid w:val="00293E6A"/>
    <w:rsid w:val="002A0665"/>
    <w:rsid w:val="002A45B1"/>
    <w:rsid w:val="002A47A7"/>
    <w:rsid w:val="002A7595"/>
    <w:rsid w:val="002B2418"/>
    <w:rsid w:val="002B5BED"/>
    <w:rsid w:val="002B75E4"/>
    <w:rsid w:val="002C0763"/>
    <w:rsid w:val="002C332A"/>
    <w:rsid w:val="002C5C41"/>
    <w:rsid w:val="002D2F71"/>
    <w:rsid w:val="002D5D24"/>
    <w:rsid w:val="002E19C4"/>
    <w:rsid w:val="002E3089"/>
    <w:rsid w:val="002E332C"/>
    <w:rsid w:val="002E3348"/>
    <w:rsid w:val="002E5F91"/>
    <w:rsid w:val="002E767F"/>
    <w:rsid w:val="002E76C9"/>
    <w:rsid w:val="002F76B3"/>
    <w:rsid w:val="003028B2"/>
    <w:rsid w:val="0030398E"/>
    <w:rsid w:val="003044E7"/>
    <w:rsid w:val="0030778A"/>
    <w:rsid w:val="00316429"/>
    <w:rsid w:val="00317841"/>
    <w:rsid w:val="00322CCB"/>
    <w:rsid w:val="00331BAE"/>
    <w:rsid w:val="00337C91"/>
    <w:rsid w:val="00341D5B"/>
    <w:rsid w:val="00343E70"/>
    <w:rsid w:val="003470FD"/>
    <w:rsid w:val="00370F5B"/>
    <w:rsid w:val="003750A9"/>
    <w:rsid w:val="003813A4"/>
    <w:rsid w:val="00387FEA"/>
    <w:rsid w:val="0039349A"/>
    <w:rsid w:val="00393D89"/>
    <w:rsid w:val="00396806"/>
    <w:rsid w:val="003A36F7"/>
    <w:rsid w:val="003A4DDE"/>
    <w:rsid w:val="003A59A3"/>
    <w:rsid w:val="003B44A5"/>
    <w:rsid w:val="003B7C1D"/>
    <w:rsid w:val="003C4641"/>
    <w:rsid w:val="003C7198"/>
    <w:rsid w:val="003E027C"/>
    <w:rsid w:val="003E16FB"/>
    <w:rsid w:val="003E5FA3"/>
    <w:rsid w:val="003F11B5"/>
    <w:rsid w:val="003F32E3"/>
    <w:rsid w:val="003F533E"/>
    <w:rsid w:val="003F55A6"/>
    <w:rsid w:val="00400990"/>
    <w:rsid w:val="0040218B"/>
    <w:rsid w:val="00405F25"/>
    <w:rsid w:val="00410C54"/>
    <w:rsid w:val="00410F5A"/>
    <w:rsid w:val="00414EA0"/>
    <w:rsid w:val="00415D66"/>
    <w:rsid w:val="0041646F"/>
    <w:rsid w:val="0042163F"/>
    <w:rsid w:val="00421C80"/>
    <w:rsid w:val="00424947"/>
    <w:rsid w:val="00432329"/>
    <w:rsid w:val="004334DC"/>
    <w:rsid w:val="0043710E"/>
    <w:rsid w:val="004429E9"/>
    <w:rsid w:val="00443795"/>
    <w:rsid w:val="004664B6"/>
    <w:rsid w:val="00472343"/>
    <w:rsid w:val="00476E22"/>
    <w:rsid w:val="00482D10"/>
    <w:rsid w:val="00494AFB"/>
    <w:rsid w:val="0049604C"/>
    <w:rsid w:val="004C0D55"/>
    <w:rsid w:val="004C6AD5"/>
    <w:rsid w:val="004D0A78"/>
    <w:rsid w:val="004D4C26"/>
    <w:rsid w:val="004D4DFC"/>
    <w:rsid w:val="004D5BC8"/>
    <w:rsid w:val="004F3A5F"/>
    <w:rsid w:val="004F3ABE"/>
    <w:rsid w:val="00500EDC"/>
    <w:rsid w:val="005012AC"/>
    <w:rsid w:val="00502931"/>
    <w:rsid w:val="00502E9F"/>
    <w:rsid w:val="00510B78"/>
    <w:rsid w:val="00514AD1"/>
    <w:rsid w:val="005159E9"/>
    <w:rsid w:val="005175AF"/>
    <w:rsid w:val="005238F2"/>
    <w:rsid w:val="005250DA"/>
    <w:rsid w:val="00527F14"/>
    <w:rsid w:val="0053312E"/>
    <w:rsid w:val="005345F9"/>
    <w:rsid w:val="005354F2"/>
    <w:rsid w:val="005364C2"/>
    <w:rsid w:val="00544355"/>
    <w:rsid w:val="00550433"/>
    <w:rsid w:val="00553BCD"/>
    <w:rsid w:val="005554F7"/>
    <w:rsid w:val="00555575"/>
    <w:rsid w:val="00555925"/>
    <w:rsid w:val="005562C5"/>
    <w:rsid w:val="005570FE"/>
    <w:rsid w:val="00565A03"/>
    <w:rsid w:val="005675DA"/>
    <w:rsid w:val="00572F1A"/>
    <w:rsid w:val="0058189E"/>
    <w:rsid w:val="0058757F"/>
    <w:rsid w:val="005916D8"/>
    <w:rsid w:val="00597F75"/>
    <w:rsid w:val="005A5C11"/>
    <w:rsid w:val="005A743F"/>
    <w:rsid w:val="005B2272"/>
    <w:rsid w:val="005B306D"/>
    <w:rsid w:val="005B666A"/>
    <w:rsid w:val="005B720E"/>
    <w:rsid w:val="005C1AF1"/>
    <w:rsid w:val="005C3C3B"/>
    <w:rsid w:val="005C6851"/>
    <w:rsid w:val="005D6605"/>
    <w:rsid w:val="005F2C95"/>
    <w:rsid w:val="005F3052"/>
    <w:rsid w:val="005F7C1E"/>
    <w:rsid w:val="006037B7"/>
    <w:rsid w:val="00604C84"/>
    <w:rsid w:val="00605807"/>
    <w:rsid w:val="00614233"/>
    <w:rsid w:val="00617E30"/>
    <w:rsid w:val="00622D8D"/>
    <w:rsid w:val="00626D16"/>
    <w:rsid w:val="00636B2A"/>
    <w:rsid w:val="00655834"/>
    <w:rsid w:val="006569EA"/>
    <w:rsid w:val="00660433"/>
    <w:rsid w:val="00670C9E"/>
    <w:rsid w:val="00675B38"/>
    <w:rsid w:val="006769C4"/>
    <w:rsid w:val="006836A9"/>
    <w:rsid w:val="00683CE2"/>
    <w:rsid w:val="006856AB"/>
    <w:rsid w:val="006856EB"/>
    <w:rsid w:val="00686999"/>
    <w:rsid w:val="00690444"/>
    <w:rsid w:val="006920AA"/>
    <w:rsid w:val="00695AAC"/>
    <w:rsid w:val="006968A3"/>
    <w:rsid w:val="006A5074"/>
    <w:rsid w:val="006A6CE8"/>
    <w:rsid w:val="006C73DE"/>
    <w:rsid w:val="006D1DC8"/>
    <w:rsid w:val="006D200F"/>
    <w:rsid w:val="006D2449"/>
    <w:rsid w:val="006F2383"/>
    <w:rsid w:val="006F32B9"/>
    <w:rsid w:val="0071045D"/>
    <w:rsid w:val="00713242"/>
    <w:rsid w:val="007254C0"/>
    <w:rsid w:val="007330D1"/>
    <w:rsid w:val="00737A37"/>
    <w:rsid w:val="007407FE"/>
    <w:rsid w:val="007549E3"/>
    <w:rsid w:val="00755D8D"/>
    <w:rsid w:val="0076053A"/>
    <w:rsid w:val="00771CB1"/>
    <w:rsid w:val="00772BB2"/>
    <w:rsid w:val="00773926"/>
    <w:rsid w:val="00775913"/>
    <w:rsid w:val="007772D1"/>
    <w:rsid w:val="00780430"/>
    <w:rsid w:val="00782D9C"/>
    <w:rsid w:val="007842A3"/>
    <w:rsid w:val="0078734B"/>
    <w:rsid w:val="00793BBD"/>
    <w:rsid w:val="00796F96"/>
    <w:rsid w:val="007A0221"/>
    <w:rsid w:val="007A2DAC"/>
    <w:rsid w:val="007A3B33"/>
    <w:rsid w:val="007A6957"/>
    <w:rsid w:val="007B17CD"/>
    <w:rsid w:val="007B7289"/>
    <w:rsid w:val="007B7FF1"/>
    <w:rsid w:val="007C1B88"/>
    <w:rsid w:val="007C7EFF"/>
    <w:rsid w:val="007D3371"/>
    <w:rsid w:val="007E2D26"/>
    <w:rsid w:val="007E305A"/>
    <w:rsid w:val="007E4321"/>
    <w:rsid w:val="007F1A3F"/>
    <w:rsid w:val="00801B18"/>
    <w:rsid w:val="0080429F"/>
    <w:rsid w:val="00804B57"/>
    <w:rsid w:val="00807DF3"/>
    <w:rsid w:val="008139B0"/>
    <w:rsid w:val="0081507D"/>
    <w:rsid w:val="00820293"/>
    <w:rsid w:val="00820C20"/>
    <w:rsid w:val="00821809"/>
    <w:rsid w:val="0083291B"/>
    <w:rsid w:val="0083413A"/>
    <w:rsid w:val="00836C45"/>
    <w:rsid w:val="00842BEF"/>
    <w:rsid w:val="00846186"/>
    <w:rsid w:val="00847E07"/>
    <w:rsid w:val="00851C80"/>
    <w:rsid w:val="0085366E"/>
    <w:rsid w:val="00857A09"/>
    <w:rsid w:val="00871195"/>
    <w:rsid w:val="008800A2"/>
    <w:rsid w:val="008901E0"/>
    <w:rsid w:val="00891AD0"/>
    <w:rsid w:val="00897894"/>
    <w:rsid w:val="008A6D6D"/>
    <w:rsid w:val="008A7A78"/>
    <w:rsid w:val="008B4F8C"/>
    <w:rsid w:val="008B6701"/>
    <w:rsid w:val="008C0BA6"/>
    <w:rsid w:val="008C0E46"/>
    <w:rsid w:val="008C6B9D"/>
    <w:rsid w:val="008D64C8"/>
    <w:rsid w:val="008E0C99"/>
    <w:rsid w:val="008F25ED"/>
    <w:rsid w:val="008F4CBF"/>
    <w:rsid w:val="00901B9E"/>
    <w:rsid w:val="0090259B"/>
    <w:rsid w:val="00902672"/>
    <w:rsid w:val="009035C0"/>
    <w:rsid w:val="00910E5F"/>
    <w:rsid w:val="00920011"/>
    <w:rsid w:val="00924318"/>
    <w:rsid w:val="00931D6A"/>
    <w:rsid w:val="00940585"/>
    <w:rsid w:val="0094078B"/>
    <w:rsid w:val="00941F11"/>
    <w:rsid w:val="00943351"/>
    <w:rsid w:val="00947CF9"/>
    <w:rsid w:val="00952916"/>
    <w:rsid w:val="00954331"/>
    <w:rsid w:val="00970607"/>
    <w:rsid w:val="00971970"/>
    <w:rsid w:val="00973766"/>
    <w:rsid w:val="0097549E"/>
    <w:rsid w:val="00977314"/>
    <w:rsid w:val="00984194"/>
    <w:rsid w:val="0099265E"/>
    <w:rsid w:val="00992E42"/>
    <w:rsid w:val="009A7832"/>
    <w:rsid w:val="009B4201"/>
    <w:rsid w:val="009B71C5"/>
    <w:rsid w:val="009C56AE"/>
    <w:rsid w:val="009C6F2A"/>
    <w:rsid w:val="009D2B66"/>
    <w:rsid w:val="009D420B"/>
    <w:rsid w:val="009D4285"/>
    <w:rsid w:val="009D7BB2"/>
    <w:rsid w:val="009E54B8"/>
    <w:rsid w:val="00A0119A"/>
    <w:rsid w:val="00A20224"/>
    <w:rsid w:val="00A2444D"/>
    <w:rsid w:val="00A244FD"/>
    <w:rsid w:val="00A25989"/>
    <w:rsid w:val="00A30263"/>
    <w:rsid w:val="00A5141E"/>
    <w:rsid w:val="00A53206"/>
    <w:rsid w:val="00A53EFD"/>
    <w:rsid w:val="00A555CE"/>
    <w:rsid w:val="00A56800"/>
    <w:rsid w:val="00A56C40"/>
    <w:rsid w:val="00A56DA6"/>
    <w:rsid w:val="00A5751B"/>
    <w:rsid w:val="00A60FA2"/>
    <w:rsid w:val="00A640B5"/>
    <w:rsid w:val="00A726CF"/>
    <w:rsid w:val="00A74979"/>
    <w:rsid w:val="00A80DCD"/>
    <w:rsid w:val="00A82711"/>
    <w:rsid w:val="00A86300"/>
    <w:rsid w:val="00A86919"/>
    <w:rsid w:val="00A91952"/>
    <w:rsid w:val="00A97311"/>
    <w:rsid w:val="00AB3600"/>
    <w:rsid w:val="00AB5324"/>
    <w:rsid w:val="00AB5BE6"/>
    <w:rsid w:val="00AB68B8"/>
    <w:rsid w:val="00AB6E64"/>
    <w:rsid w:val="00AC182D"/>
    <w:rsid w:val="00AC30A5"/>
    <w:rsid w:val="00AC574E"/>
    <w:rsid w:val="00AC687A"/>
    <w:rsid w:val="00AD1153"/>
    <w:rsid w:val="00AD4F4E"/>
    <w:rsid w:val="00AD69BE"/>
    <w:rsid w:val="00AF16A5"/>
    <w:rsid w:val="00B01769"/>
    <w:rsid w:val="00B0680C"/>
    <w:rsid w:val="00B13382"/>
    <w:rsid w:val="00B167E5"/>
    <w:rsid w:val="00B23150"/>
    <w:rsid w:val="00B338D9"/>
    <w:rsid w:val="00B34CD0"/>
    <w:rsid w:val="00B413A3"/>
    <w:rsid w:val="00B46BF2"/>
    <w:rsid w:val="00B47067"/>
    <w:rsid w:val="00B552E4"/>
    <w:rsid w:val="00B613B3"/>
    <w:rsid w:val="00B65A91"/>
    <w:rsid w:val="00B65B34"/>
    <w:rsid w:val="00B70EFB"/>
    <w:rsid w:val="00B73626"/>
    <w:rsid w:val="00B7568A"/>
    <w:rsid w:val="00B806F2"/>
    <w:rsid w:val="00B807CF"/>
    <w:rsid w:val="00B851FA"/>
    <w:rsid w:val="00B87F78"/>
    <w:rsid w:val="00B92607"/>
    <w:rsid w:val="00B94561"/>
    <w:rsid w:val="00BA5C82"/>
    <w:rsid w:val="00BA73FD"/>
    <w:rsid w:val="00BB0955"/>
    <w:rsid w:val="00BB317C"/>
    <w:rsid w:val="00BB7164"/>
    <w:rsid w:val="00BC277A"/>
    <w:rsid w:val="00BC57A1"/>
    <w:rsid w:val="00BC775F"/>
    <w:rsid w:val="00BD45BD"/>
    <w:rsid w:val="00BD7422"/>
    <w:rsid w:val="00BD7510"/>
    <w:rsid w:val="00BE271F"/>
    <w:rsid w:val="00BE6321"/>
    <w:rsid w:val="00BE72BB"/>
    <w:rsid w:val="00BF058B"/>
    <w:rsid w:val="00BF5596"/>
    <w:rsid w:val="00BF67B4"/>
    <w:rsid w:val="00C14EB0"/>
    <w:rsid w:val="00C168EE"/>
    <w:rsid w:val="00C23679"/>
    <w:rsid w:val="00C23CD9"/>
    <w:rsid w:val="00C25A86"/>
    <w:rsid w:val="00C325DE"/>
    <w:rsid w:val="00C33F23"/>
    <w:rsid w:val="00C34657"/>
    <w:rsid w:val="00C36CAC"/>
    <w:rsid w:val="00C40A44"/>
    <w:rsid w:val="00C42271"/>
    <w:rsid w:val="00C4680A"/>
    <w:rsid w:val="00C60C61"/>
    <w:rsid w:val="00C6156F"/>
    <w:rsid w:val="00C617D3"/>
    <w:rsid w:val="00C62F98"/>
    <w:rsid w:val="00C77BFF"/>
    <w:rsid w:val="00C77CA6"/>
    <w:rsid w:val="00C8086E"/>
    <w:rsid w:val="00C82DDD"/>
    <w:rsid w:val="00C84599"/>
    <w:rsid w:val="00C87D41"/>
    <w:rsid w:val="00C910C5"/>
    <w:rsid w:val="00C9118D"/>
    <w:rsid w:val="00C940BE"/>
    <w:rsid w:val="00C95687"/>
    <w:rsid w:val="00CA79D0"/>
    <w:rsid w:val="00CB150B"/>
    <w:rsid w:val="00CB3D9A"/>
    <w:rsid w:val="00CC1E24"/>
    <w:rsid w:val="00CC3376"/>
    <w:rsid w:val="00CD2EFD"/>
    <w:rsid w:val="00CD5B77"/>
    <w:rsid w:val="00CE0BFA"/>
    <w:rsid w:val="00CE192E"/>
    <w:rsid w:val="00CE2EDC"/>
    <w:rsid w:val="00CE3154"/>
    <w:rsid w:val="00CF0B03"/>
    <w:rsid w:val="00CF4A23"/>
    <w:rsid w:val="00CF78BE"/>
    <w:rsid w:val="00D02106"/>
    <w:rsid w:val="00D02978"/>
    <w:rsid w:val="00D05F33"/>
    <w:rsid w:val="00D07784"/>
    <w:rsid w:val="00D13A61"/>
    <w:rsid w:val="00D159E8"/>
    <w:rsid w:val="00D22BA1"/>
    <w:rsid w:val="00D23CB7"/>
    <w:rsid w:val="00D246E6"/>
    <w:rsid w:val="00D24C8F"/>
    <w:rsid w:val="00D2563A"/>
    <w:rsid w:val="00D25CD9"/>
    <w:rsid w:val="00D270E6"/>
    <w:rsid w:val="00D320FA"/>
    <w:rsid w:val="00D33F63"/>
    <w:rsid w:val="00D4371C"/>
    <w:rsid w:val="00D52D53"/>
    <w:rsid w:val="00D56C33"/>
    <w:rsid w:val="00D5712F"/>
    <w:rsid w:val="00D57187"/>
    <w:rsid w:val="00D74915"/>
    <w:rsid w:val="00D766A0"/>
    <w:rsid w:val="00D92058"/>
    <w:rsid w:val="00D929D5"/>
    <w:rsid w:val="00D97EF0"/>
    <w:rsid w:val="00DA213D"/>
    <w:rsid w:val="00DA3B71"/>
    <w:rsid w:val="00DA51C5"/>
    <w:rsid w:val="00DB3932"/>
    <w:rsid w:val="00DB3FB9"/>
    <w:rsid w:val="00DC4E55"/>
    <w:rsid w:val="00DD1397"/>
    <w:rsid w:val="00DE69AB"/>
    <w:rsid w:val="00DF232A"/>
    <w:rsid w:val="00DF2B28"/>
    <w:rsid w:val="00DF6BF9"/>
    <w:rsid w:val="00E00C7F"/>
    <w:rsid w:val="00E01BD7"/>
    <w:rsid w:val="00E0736F"/>
    <w:rsid w:val="00E1397E"/>
    <w:rsid w:val="00E15199"/>
    <w:rsid w:val="00E15D81"/>
    <w:rsid w:val="00E32183"/>
    <w:rsid w:val="00E65DA5"/>
    <w:rsid w:val="00E670E1"/>
    <w:rsid w:val="00E70731"/>
    <w:rsid w:val="00E74839"/>
    <w:rsid w:val="00E75926"/>
    <w:rsid w:val="00E774A4"/>
    <w:rsid w:val="00E83AD2"/>
    <w:rsid w:val="00EA7FC3"/>
    <w:rsid w:val="00EB131E"/>
    <w:rsid w:val="00EB2EBB"/>
    <w:rsid w:val="00EB43C5"/>
    <w:rsid w:val="00EB6885"/>
    <w:rsid w:val="00EC01C0"/>
    <w:rsid w:val="00EC5518"/>
    <w:rsid w:val="00ED1436"/>
    <w:rsid w:val="00ED2F13"/>
    <w:rsid w:val="00ED51F4"/>
    <w:rsid w:val="00ED566E"/>
    <w:rsid w:val="00EE03CF"/>
    <w:rsid w:val="00EE4DEC"/>
    <w:rsid w:val="00EF02A4"/>
    <w:rsid w:val="00EF3066"/>
    <w:rsid w:val="00EF599D"/>
    <w:rsid w:val="00EF7B0C"/>
    <w:rsid w:val="00F16CB0"/>
    <w:rsid w:val="00F24988"/>
    <w:rsid w:val="00F26BB8"/>
    <w:rsid w:val="00F3281C"/>
    <w:rsid w:val="00F360F6"/>
    <w:rsid w:val="00F36456"/>
    <w:rsid w:val="00F40403"/>
    <w:rsid w:val="00F45B4A"/>
    <w:rsid w:val="00F5340F"/>
    <w:rsid w:val="00F61205"/>
    <w:rsid w:val="00F6317C"/>
    <w:rsid w:val="00F8195A"/>
    <w:rsid w:val="00F851B9"/>
    <w:rsid w:val="00F90489"/>
    <w:rsid w:val="00F91E54"/>
    <w:rsid w:val="00F9216D"/>
    <w:rsid w:val="00F95EF4"/>
    <w:rsid w:val="00FA08B8"/>
    <w:rsid w:val="00FA0C47"/>
    <w:rsid w:val="00FA117E"/>
    <w:rsid w:val="00FA3323"/>
    <w:rsid w:val="00FB1C63"/>
    <w:rsid w:val="00FB773D"/>
    <w:rsid w:val="00FD65A2"/>
    <w:rsid w:val="00FE4105"/>
    <w:rsid w:val="00FF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4F8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0B03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0B03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0B03"/>
    <w:rPr>
      <w:rFonts w:ascii="Cambria" w:hAnsi="Cambria" w:cs="Times New Roman"/>
      <w:b/>
      <w:kern w:val="32"/>
      <w:sz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F0B03"/>
    <w:rPr>
      <w:rFonts w:ascii="Cambria" w:hAnsi="Cambria" w:cs="Times New Roman"/>
      <w:b/>
      <w:i/>
      <w:sz w:val="28"/>
      <w:lang w:val="ru-RU" w:eastAsia="ru-RU"/>
    </w:rPr>
  </w:style>
  <w:style w:type="paragraph" w:customStyle="1" w:styleId="a">
    <w:name w:val="Знак Знак Знак Знак"/>
    <w:basedOn w:val="Normal"/>
    <w:uiPriority w:val="99"/>
    <w:rsid w:val="00410F5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32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371C"/>
    <w:rPr>
      <w:rFonts w:cs="Times New Roman"/>
      <w:sz w:val="2"/>
    </w:rPr>
  </w:style>
  <w:style w:type="paragraph" w:styleId="Title">
    <w:name w:val="Title"/>
    <w:basedOn w:val="Normal"/>
    <w:link w:val="TitleChar"/>
    <w:uiPriority w:val="99"/>
    <w:qFormat/>
    <w:rsid w:val="00AC30A5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C30A5"/>
    <w:rPr>
      <w:rFonts w:eastAsia="Times New Roman" w:cs="Times New Roman"/>
      <w:b/>
      <w:sz w:val="24"/>
      <w:lang w:val="ru-RU" w:eastAsia="ru-RU"/>
    </w:rPr>
  </w:style>
  <w:style w:type="character" w:customStyle="1" w:styleId="a0">
    <w:name w:val="Гипертекстовая ссылка"/>
    <w:uiPriority w:val="99"/>
    <w:rsid w:val="00AC30A5"/>
    <w:rPr>
      <w:color w:val="106BBE"/>
    </w:rPr>
  </w:style>
  <w:style w:type="paragraph" w:styleId="Header">
    <w:name w:val="header"/>
    <w:basedOn w:val="Normal"/>
    <w:link w:val="HeaderChar"/>
    <w:uiPriority w:val="99"/>
    <w:rsid w:val="002B75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954AC"/>
    <w:rPr>
      <w:rFonts w:cs="Times New Roman"/>
      <w:lang w:val="ru-RU" w:eastAsia="ru-RU"/>
    </w:rPr>
  </w:style>
  <w:style w:type="character" w:styleId="PageNumber">
    <w:name w:val="page number"/>
    <w:basedOn w:val="DefaultParagraphFont"/>
    <w:uiPriority w:val="99"/>
    <w:rsid w:val="002B75E4"/>
    <w:rPr>
      <w:rFonts w:cs="Times New Roman"/>
    </w:rPr>
  </w:style>
  <w:style w:type="paragraph" w:customStyle="1" w:styleId="ConsPlusNormal">
    <w:name w:val="ConsPlusNormal"/>
    <w:uiPriority w:val="99"/>
    <w:rsid w:val="00CF0B0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aliases w:val="Основной текст 1,Нумерованный список !!"/>
    <w:basedOn w:val="Normal"/>
    <w:link w:val="BodyTextIndentChar"/>
    <w:uiPriority w:val="99"/>
    <w:rsid w:val="00CF0B03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1 Char,Нумерованный список !! Char"/>
    <w:basedOn w:val="DefaultParagraphFont"/>
    <w:link w:val="BodyTextIndent"/>
    <w:uiPriority w:val="99"/>
    <w:locked/>
    <w:rsid w:val="00CF0B03"/>
    <w:rPr>
      <w:rFonts w:cs="Times New Roman"/>
      <w:sz w:val="28"/>
      <w:lang w:eastAsia="ru-RU"/>
    </w:rPr>
  </w:style>
  <w:style w:type="paragraph" w:customStyle="1" w:styleId="ConsPlusCell">
    <w:name w:val="ConsPlusCell"/>
    <w:uiPriority w:val="99"/>
    <w:rsid w:val="00CF0B0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CF0B03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CF0B03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F0B03"/>
    <w:rPr>
      <w:rFonts w:cs="Times New Roman"/>
      <w:sz w:val="24"/>
      <w:lang w:val="ru-RU" w:eastAsia="ru-RU"/>
    </w:rPr>
  </w:style>
  <w:style w:type="character" w:styleId="Hyperlink">
    <w:name w:val="Hyperlink"/>
    <w:basedOn w:val="DefaultParagraphFont"/>
    <w:uiPriority w:val="99"/>
    <w:rsid w:val="00080E8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1784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rsid w:val="001954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4371C"/>
    <w:rPr>
      <w:rFonts w:cs="Times New Roman"/>
      <w:sz w:val="20"/>
      <w:szCs w:val="20"/>
    </w:rPr>
  </w:style>
  <w:style w:type="character" w:customStyle="1" w:styleId="2">
    <w:name w:val="Знак Знак2"/>
    <w:uiPriority w:val="99"/>
    <w:rsid w:val="001954AC"/>
    <w:rPr>
      <w:rFonts w:ascii="Arial" w:hAnsi="Arial"/>
      <w:b/>
      <w:color w:val="26282F"/>
      <w:sz w:val="24"/>
      <w:lang w:val="ru-RU" w:eastAsia="ru-RU"/>
    </w:rPr>
  </w:style>
  <w:style w:type="paragraph" w:customStyle="1" w:styleId="a1">
    <w:name w:val="Нормальный (таблица)"/>
    <w:basedOn w:val="Normal"/>
    <w:next w:val="Normal"/>
    <w:uiPriority w:val="99"/>
    <w:rsid w:val="001954AC"/>
    <w:pPr>
      <w:jc w:val="both"/>
    </w:pPr>
    <w:rPr>
      <w:rFonts w:ascii="Arial" w:hAnsi="Arial" w:cs="Arial"/>
      <w:sz w:val="24"/>
      <w:szCs w:val="24"/>
    </w:rPr>
  </w:style>
  <w:style w:type="character" w:customStyle="1" w:styleId="3">
    <w:name w:val="Основной текст (3)_"/>
    <w:link w:val="30"/>
    <w:uiPriority w:val="99"/>
    <w:locked/>
    <w:rsid w:val="001954AC"/>
    <w:rPr>
      <w:sz w:val="23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1954AC"/>
    <w:pPr>
      <w:widowControl/>
      <w:shd w:val="clear" w:color="auto" w:fill="FFFFFF"/>
      <w:autoSpaceDE/>
      <w:autoSpaceDN/>
      <w:adjustRightInd/>
      <w:spacing w:line="274" w:lineRule="exact"/>
    </w:pPr>
    <w:rPr>
      <w:sz w:val="23"/>
      <w:shd w:val="clear" w:color="auto" w:fill="FFFFFF"/>
    </w:rPr>
  </w:style>
  <w:style w:type="character" w:customStyle="1" w:styleId="a2">
    <w:name w:val="Не вступил в силу"/>
    <w:uiPriority w:val="99"/>
    <w:rsid w:val="001954AC"/>
    <w:rPr>
      <w:b/>
      <w:color w:val="000000"/>
      <w:sz w:val="26"/>
      <w:shd w:val="clear" w:color="auto" w:fill="D8EDE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3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hevcity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5</Pages>
  <Words>1449</Words>
  <Characters>8260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mahinistka</cp:lastModifiedBy>
  <cp:revision>20</cp:revision>
  <cp:lastPrinted>2016-10-20T14:25:00Z</cp:lastPrinted>
  <dcterms:created xsi:type="dcterms:W3CDTF">2016-10-11T15:20:00Z</dcterms:created>
  <dcterms:modified xsi:type="dcterms:W3CDTF">2016-10-25T07:38:00Z</dcterms:modified>
</cp:coreProperties>
</file>